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42E44A29"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4649A">
        <w:rPr>
          <w:b/>
          <w:bCs/>
          <w:sz w:val="32"/>
          <w:szCs w:val="32"/>
        </w:rPr>
        <w:t>50</w:t>
      </w:r>
      <w:r w:rsidR="00293D1E">
        <w:rPr>
          <w:b/>
          <w:bCs/>
          <w:sz w:val="32"/>
          <w:szCs w:val="32"/>
        </w:rPr>
        <w:t>E_CC#</w:t>
      </w:r>
      <w:r w:rsidR="00BF0B63">
        <w:rPr>
          <w:b/>
          <w:bCs/>
          <w:sz w:val="32"/>
          <w:szCs w:val="32"/>
        </w:rPr>
        <w:t>2</w:t>
      </w:r>
      <w:r w:rsidR="0064465A">
        <w:rPr>
          <w:b/>
          <w:bCs/>
          <w:sz w:val="32"/>
          <w:szCs w:val="32"/>
        </w:rPr>
        <w:br/>
        <w:t xml:space="preserve">Version </w:t>
      </w:r>
      <w:r w:rsidR="00326A11">
        <w:rPr>
          <w:b/>
          <w:bCs/>
          <w:sz w:val="32"/>
          <w:szCs w:val="32"/>
        </w:rPr>
        <w:t>1</w:t>
      </w:r>
    </w:p>
    <w:p w14:paraId="15EFC64D" w14:textId="77777777" w:rsidR="0094649A" w:rsidRPr="00D820C9" w:rsidRDefault="0094649A"/>
    <w:p w14:paraId="27C7387B" w14:textId="28F603BC"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BF0B63">
        <w:rPr>
          <w:color w:val="0000FF"/>
        </w:rPr>
        <w:t>11</w:t>
      </w:r>
      <w:r w:rsidR="00CA4BD5">
        <w:rPr>
          <w:color w:val="0000FF"/>
        </w:rPr>
        <w:t xml:space="preserve"> </w:t>
      </w:r>
      <w:r w:rsidR="0094649A">
        <w:rPr>
          <w:color w:val="0000FF"/>
        </w:rPr>
        <w:t>April</w:t>
      </w:r>
      <w:r w:rsidRPr="0048558F">
        <w:rPr>
          <w:color w:val="0000FF"/>
        </w:rPr>
        <w:t xml:space="preserve"> 202</w:t>
      </w:r>
      <w:r w:rsidR="00676894">
        <w:rPr>
          <w:color w:val="0000FF"/>
        </w:rPr>
        <w:t>2</w:t>
      </w:r>
      <w:r w:rsidRPr="0048558F">
        <w:rPr>
          <w:color w:val="0000FF"/>
        </w:rPr>
        <w:t xml:space="preserve">, </w:t>
      </w:r>
      <w:r w:rsidR="008F4E67" w:rsidRPr="0048558F">
        <w:rPr>
          <w:color w:val="0000FF"/>
        </w:rPr>
        <w:t>1</w:t>
      </w:r>
      <w:r w:rsidR="00BF0B63">
        <w:rPr>
          <w:color w:val="0000FF"/>
        </w:rPr>
        <w:t>2</w:t>
      </w:r>
      <w:r w:rsidR="00C008B3">
        <w:rPr>
          <w:color w:val="0000FF"/>
        </w:rPr>
        <w:t>.</w:t>
      </w:r>
      <w:r w:rsidR="00BF0B63">
        <w:rPr>
          <w:color w:val="0000FF"/>
        </w:rPr>
        <w:t>3</w:t>
      </w:r>
      <w:r w:rsidR="00745058" w:rsidRPr="0048558F">
        <w:rPr>
          <w:color w:val="0000FF"/>
        </w:rPr>
        <w:t>0</w:t>
      </w:r>
      <w:r w:rsidR="008F4E67" w:rsidRPr="0048558F">
        <w:rPr>
          <w:color w:val="0000FF"/>
        </w:rPr>
        <w:t xml:space="preserve"> UTC</w:t>
      </w:r>
    </w:p>
    <w:p w14:paraId="11C98E3F" w14:textId="7C62C8F8" w:rsidR="004A698B" w:rsidRDefault="004A698B"/>
    <w:p w14:paraId="74C4DA3C" w14:textId="4AA0CD5E" w:rsidR="004A698B" w:rsidRDefault="006D1116" w:rsidP="006C270F">
      <w:r>
        <w:t>2</w:t>
      </w:r>
      <w:r w:rsidR="002E2D52">
        <w:t>63</w:t>
      </w:r>
      <w:r w:rsidR="004A698B">
        <w:t xml:space="preserve"> </w:t>
      </w:r>
      <w:r w:rsidR="00617D26">
        <w:t xml:space="preserve">people attended the </w:t>
      </w:r>
      <w:r w:rsidR="00983B33">
        <w:t xml:space="preserve">conference </w:t>
      </w:r>
      <w:r w:rsidR="00617D26">
        <w:t>call</w:t>
      </w:r>
    </w:p>
    <w:p w14:paraId="259A2927" w14:textId="77777777" w:rsidR="00BF0B63" w:rsidRDefault="00BF0B63"/>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2A44F30E" w14:textId="77777777" w:rsidR="005A6B30" w:rsidRDefault="005A6B30" w:rsidP="008473C1">
      <w:pPr>
        <w:pStyle w:val="FP"/>
        <w:rPr>
          <w:color w:val="0000FF"/>
        </w:rPr>
      </w:pPr>
      <w:r>
        <w:rPr>
          <w:color w:val="0000FF"/>
        </w:rPr>
        <w:t>Alibaba</w:t>
      </w:r>
    </w:p>
    <w:p w14:paraId="08CCB089" w14:textId="77777777" w:rsidR="005A6B30" w:rsidRDefault="005A6B30" w:rsidP="008473C1">
      <w:pPr>
        <w:pStyle w:val="FP"/>
        <w:rPr>
          <w:color w:val="0000FF"/>
        </w:rPr>
      </w:pPr>
      <w:r>
        <w:rPr>
          <w:color w:val="0000FF"/>
        </w:rPr>
        <w:t>Apple</w:t>
      </w:r>
    </w:p>
    <w:p w14:paraId="3D9C0A06" w14:textId="77777777" w:rsidR="005A6B30" w:rsidRDefault="005A6B30" w:rsidP="008473C1">
      <w:pPr>
        <w:pStyle w:val="FP"/>
        <w:rPr>
          <w:color w:val="0000FF"/>
        </w:rPr>
      </w:pPr>
      <w:r>
        <w:rPr>
          <w:color w:val="0000FF"/>
        </w:rPr>
        <w:t>AT&amp;T</w:t>
      </w:r>
    </w:p>
    <w:p w14:paraId="7F3650BB" w14:textId="77777777" w:rsidR="005A6B30" w:rsidRDefault="005A6B30" w:rsidP="008473C1">
      <w:pPr>
        <w:pStyle w:val="FP"/>
        <w:rPr>
          <w:color w:val="0000FF"/>
        </w:rPr>
      </w:pPr>
      <w:r>
        <w:rPr>
          <w:color w:val="0000FF"/>
        </w:rPr>
        <w:t>Avanti</w:t>
      </w:r>
    </w:p>
    <w:p w14:paraId="3A24D360" w14:textId="77777777" w:rsidR="005A6B30" w:rsidRDefault="005A6B30" w:rsidP="008473C1">
      <w:pPr>
        <w:pStyle w:val="FP"/>
        <w:rPr>
          <w:color w:val="0000FF"/>
        </w:rPr>
      </w:pPr>
      <w:r>
        <w:rPr>
          <w:color w:val="0000FF"/>
        </w:rPr>
        <w:t>B-CEWIT</w:t>
      </w:r>
    </w:p>
    <w:p w14:paraId="44188478" w14:textId="77777777" w:rsidR="005A6B30" w:rsidRDefault="005A6B30" w:rsidP="008473C1">
      <w:pPr>
        <w:pStyle w:val="FP"/>
        <w:rPr>
          <w:color w:val="0000FF"/>
        </w:rPr>
      </w:pPr>
      <w:r>
        <w:rPr>
          <w:color w:val="0000FF"/>
        </w:rPr>
        <w:t>Broadcom</w:t>
      </w:r>
    </w:p>
    <w:p w14:paraId="16631056" w14:textId="77777777" w:rsidR="005A6B30" w:rsidRDefault="005A6B30" w:rsidP="008473C1">
      <w:pPr>
        <w:pStyle w:val="FP"/>
        <w:rPr>
          <w:color w:val="0000FF"/>
        </w:rPr>
      </w:pPr>
      <w:r>
        <w:rPr>
          <w:color w:val="0000FF"/>
        </w:rPr>
        <w:t>BT</w:t>
      </w:r>
    </w:p>
    <w:p w14:paraId="651EC039" w14:textId="77777777" w:rsidR="005A6B30" w:rsidRDefault="005A6B30" w:rsidP="008473C1">
      <w:pPr>
        <w:pStyle w:val="FP"/>
        <w:rPr>
          <w:color w:val="0000FF"/>
        </w:rPr>
      </w:pPr>
      <w:proofErr w:type="spellStart"/>
      <w:r>
        <w:rPr>
          <w:color w:val="0000FF"/>
        </w:rPr>
        <w:t>CableLabs</w:t>
      </w:r>
      <w:proofErr w:type="spellEnd"/>
    </w:p>
    <w:p w14:paraId="79CBC7B3" w14:textId="77777777" w:rsidR="005A6B30" w:rsidRDefault="005A6B30" w:rsidP="008473C1">
      <w:pPr>
        <w:pStyle w:val="FP"/>
        <w:rPr>
          <w:color w:val="0000FF"/>
        </w:rPr>
      </w:pPr>
      <w:r>
        <w:rPr>
          <w:color w:val="0000FF"/>
        </w:rPr>
        <w:t>Canon</w:t>
      </w:r>
    </w:p>
    <w:p w14:paraId="6A207957" w14:textId="77777777" w:rsidR="005A6B30" w:rsidRDefault="005A6B30" w:rsidP="008473C1">
      <w:pPr>
        <w:pStyle w:val="FP"/>
        <w:rPr>
          <w:color w:val="0000FF"/>
        </w:rPr>
      </w:pPr>
      <w:r>
        <w:rPr>
          <w:color w:val="0000FF"/>
        </w:rPr>
        <w:t>CATT</w:t>
      </w:r>
    </w:p>
    <w:p w14:paraId="6022328A" w14:textId="77777777" w:rsidR="005A6B30" w:rsidRDefault="005A6B30" w:rsidP="008473C1">
      <w:pPr>
        <w:pStyle w:val="FP"/>
        <w:rPr>
          <w:color w:val="0000FF"/>
        </w:rPr>
      </w:pPr>
      <w:r>
        <w:rPr>
          <w:color w:val="0000FF"/>
        </w:rPr>
        <w:t>CBN</w:t>
      </w:r>
    </w:p>
    <w:p w14:paraId="7B74C95D" w14:textId="77777777" w:rsidR="005A6B30" w:rsidRDefault="005A6B30" w:rsidP="008473C1">
      <w:pPr>
        <w:pStyle w:val="FP"/>
        <w:rPr>
          <w:color w:val="0000FF"/>
        </w:rPr>
      </w:pPr>
      <w:proofErr w:type="spellStart"/>
      <w:r>
        <w:rPr>
          <w:color w:val="0000FF"/>
        </w:rPr>
        <w:t>CEWiT</w:t>
      </w:r>
      <w:proofErr w:type="spellEnd"/>
    </w:p>
    <w:p w14:paraId="0F5EB8C0" w14:textId="77777777" w:rsidR="005A6B30" w:rsidRDefault="005A6B30" w:rsidP="008473C1">
      <w:pPr>
        <w:pStyle w:val="FP"/>
        <w:rPr>
          <w:color w:val="0000FF"/>
        </w:rPr>
      </w:pPr>
      <w:r>
        <w:rPr>
          <w:color w:val="0000FF"/>
        </w:rPr>
        <w:t>Charter</w:t>
      </w:r>
    </w:p>
    <w:p w14:paraId="68614F18" w14:textId="77777777" w:rsidR="005A6B30" w:rsidRDefault="005A6B30" w:rsidP="008473C1">
      <w:pPr>
        <w:pStyle w:val="FP"/>
        <w:rPr>
          <w:color w:val="0000FF"/>
        </w:rPr>
      </w:pPr>
      <w:r>
        <w:rPr>
          <w:color w:val="0000FF"/>
        </w:rPr>
        <w:t>China Mobile</w:t>
      </w:r>
    </w:p>
    <w:p w14:paraId="2059B2C0" w14:textId="77777777" w:rsidR="005A6B30" w:rsidRDefault="005A6B30" w:rsidP="008473C1">
      <w:pPr>
        <w:pStyle w:val="FP"/>
        <w:rPr>
          <w:color w:val="0000FF"/>
        </w:rPr>
      </w:pPr>
      <w:r>
        <w:rPr>
          <w:color w:val="0000FF"/>
        </w:rPr>
        <w:t>China Telecom</w:t>
      </w:r>
    </w:p>
    <w:p w14:paraId="0EF5EE1B" w14:textId="77777777" w:rsidR="005A6B30" w:rsidRDefault="005A6B30" w:rsidP="008473C1">
      <w:pPr>
        <w:pStyle w:val="FP"/>
        <w:rPr>
          <w:color w:val="0000FF"/>
        </w:rPr>
      </w:pPr>
      <w:r>
        <w:rPr>
          <w:color w:val="0000FF"/>
        </w:rPr>
        <w:t>China Unicom</w:t>
      </w:r>
    </w:p>
    <w:p w14:paraId="502C6DFB" w14:textId="77777777" w:rsidR="005A6B30" w:rsidRDefault="005A6B30" w:rsidP="008473C1">
      <w:pPr>
        <w:pStyle w:val="FP"/>
        <w:rPr>
          <w:color w:val="0000FF"/>
        </w:rPr>
      </w:pPr>
      <w:r>
        <w:rPr>
          <w:color w:val="0000FF"/>
        </w:rPr>
        <w:t>CICT Mobile</w:t>
      </w:r>
    </w:p>
    <w:p w14:paraId="0E89AF48" w14:textId="77777777" w:rsidR="005A6B30" w:rsidRDefault="005A6B30" w:rsidP="008473C1">
      <w:pPr>
        <w:pStyle w:val="FP"/>
        <w:rPr>
          <w:color w:val="0000FF"/>
        </w:rPr>
      </w:pPr>
      <w:r>
        <w:rPr>
          <w:color w:val="0000FF"/>
        </w:rPr>
        <w:t>CKOH</w:t>
      </w:r>
    </w:p>
    <w:p w14:paraId="13DBC23F" w14:textId="77777777" w:rsidR="005A6B30" w:rsidRDefault="005A6B30" w:rsidP="008473C1">
      <w:pPr>
        <w:pStyle w:val="FP"/>
        <w:rPr>
          <w:color w:val="0000FF"/>
        </w:rPr>
      </w:pPr>
      <w:r>
        <w:rPr>
          <w:color w:val="0000FF"/>
        </w:rPr>
        <w:t>CMCC</w:t>
      </w:r>
    </w:p>
    <w:p w14:paraId="505CDAC8" w14:textId="77777777" w:rsidR="005A6B30" w:rsidRDefault="005A6B30" w:rsidP="008473C1">
      <w:pPr>
        <w:pStyle w:val="FP"/>
        <w:rPr>
          <w:color w:val="0000FF"/>
        </w:rPr>
      </w:pPr>
      <w:r>
        <w:rPr>
          <w:color w:val="0000FF"/>
        </w:rPr>
        <w:t>Comcast</w:t>
      </w:r>
    </w:p>
    <w:p w14:paraId="2359AF4A" w14:textId="77777777" w:rsidR="005A6B30" w:rsidRDefault="005A6B30" w:rsidP="008473C1">
      <w:pPr>
        <w:pStyle w:val="FP"/>
        <w:rPr>
          <w:color w:val="0000FF"/>
        </w:rPr>
      </w:pPr>
      <w:r>
        <w:rPr>
          <w:color w:val="0000FF"/>
        </w:rPr>
        <w:t>Comstock</w:t>
      </w:r>
    </w:p>
    <w:p w14:paraId="070179F0" w14:textId="77777777" w:rsidR="005A6B30" w:rsidRDefault="005A6B30" w:rsidP="008473C1">
      <w:pPr>
        <w:pStyle w:val="FP"/>
        <w:rPr>
          <w:color w:val="0000FF"/>
        </w:rPr>
      </w:pPr>
      <w:proofErr w:type="spellStart"/>
      <w:r>
        <w:rPr>
          <w:color w:val="0000FF"/>
        </w:rPr>
        <w:t>Convida</w:t>
      </w:r>
      <w:proofErr w:type="spellEnd"/>
      <w:r>
        <w:rPr>
          <w:color w:val="0000FF"/>
        </w:rPr>
        <w:t xml:space="preserve"> Wireless</w:t>
      </w:r>
    </w:p>
    <w:p w14:paraId="125F1081" w14:textId="77777777" w:rsidR="005A6B30" w:rsidRDefault="005A6B30" w:rsidP="008473C1">
      <w:pPr>
        <w:pStyle w:val="FP"/>
        <w:rPr>
          <w:color w:val="0000FF"/>
        </w:rPr>
      </w:pPr>
      <w:proofErr w:type="spellStart"/>
      <w:r>
        <w:rPr>
          <w:color w:val="0000FF"/>
        </w:rPr>
        <w:t>Dempo</w:t>
      </w:r>
      <w:proofErr w:type="spellEnd"/>
    </w:p>
    <w:p w14:paraId="40B126AD" w14:textId="77777777" w:rsidR="005A6B30" w:rsidRDefault="005A6B30" w:rsidP="008473C1">
      <w:pPr>
        <w:pStyle w:val="FP"/>
        <w:rPr>
          <w:color w:val="0000FF"/>
        </w:rPr>
      </w:pPr>
      <w:r>
        <w:rPr>
          <w:color w:val="0000FF"/>
        </w:rPr>
        <w:t>DENSO</w:t>
      </w:r>
    </w:p>
    <w:p w14:paraId="285B6EE3" w14:textId="77777777" w:rsidR="005A6B30" w:rsidRDefault="005A6B30" w:rsidP="008473C1">
      <w:pPr>
        <w:pStyle w:val="FP"/>
        <w:rPr>
          <w:color w:val="0000FF"/>
        </w:rPr>
      </w:pPr>
      <w:r>
        <w:rPr>
          <w:color w:val="0000FF"/>
        </w:rPr>
        <w:t>Deutsche Telekom</w:t>
      </w:r>
    </w:p>
    <w:p w14:paraId="2EA2ED95" w14:textId="77777777" w:rsidR="005A6B30" w:rsidRDefault="005A6B30" w:rsidP="008473C1">
      <w:pPr>
        <w:pStyle w:val="FP"/>
        <w:rPr>
          <w:color w:val="0000FF"/>
        </w:rPr>
      </w:pPr>
      <w:r>
        <w:rPr>
          <w:color w:val="0000FF"/>
        </w:rPr>
        <w:t>DISH</w:t>
      </w:r>
    </w:p>
    <w:p w14:paraId="68BD7313" w14:textId="77777777" w:rsidR="005A6B30" w:rsidRDefault="005A6B30" w:rsidP="008473C1">
      <w:pPr>
        <w:pStyle w:val="FP"/>
        <w:rPr>
          <w:color w:val="0000FF"/>
        </w:rPr>
      </w:pPr>
      <w:r>
        <w:rPr>
          <w:color w:val="0000FF"/>
        </w:rPr>
        <w:t>DOCOMO</w:t>
      </w:r>
    </w:p>
    <w:p w14:paraId="3016CFD9" w14:textId="77777777" w:rsidR="005A6B30" w:rsidRDefault="005A6B30" w:rsidP="008473C1">
      <w:pPr>
        <w:pStyle w:val="FP"/>
        <w:rPr>
          <w:color w:val="0000FF"/>
        </w:rPr>
      </w:pPr>
      <w:r>
        <w:rPr>
          <w:color w:val="0000FF"/>
        </w:rPr>
        <w:t>DoD</w:t>
      </w:r>
    </w:p>
    <w:p w14:paraId="3BF5F756" w14:textId="77777777" w:rsidR="005A6B30" w:rsidRDefault="005A6B30" w:rsidP="008473C1">
      <w:pPr>
        <w:pStyle w:val="FP"/>
        <w:rPr>
          <w:color w:val="0000FF"/>
        </w:rPr>
      </w:pPr>
      <w:r>
        <w:rPr>
          <w:color w:val="0000FF"/>
        </w:rPr>
        <w:t>Ericsson</w:t>
      </w:r>
    </w:p>
    <w:p w14:paraId="380EA507" w14:textId="77777777" w:rsidR="005A6B30" w:rsidRDefault="005A6B30" w:rsidP="008473C1">
      <w:pPr>
        <w:pStyle w:val="FP"/>
        <w:rPr>
          <w:color w:val="0000FF"/>
        </w:rPr>
      </w:pPr>
      <w:r>
        <w:rPr>
          <w:color w:val="0000FF"/>
        </w:rPr>
        <w:t>ETRI</w:t>
      </w:r>
    </w:p>
    <w:p w14:paraId="37EAA43D" w14:textId="77777777" w:rsidR="005A6B30" w:rsidRDefault="005A6B30" w:rsidP="008473C1">
      <w:pPr>
        <w:pStyle w:val="FP"/>
        <w:rPr>
          <w:color w:val="0000FF"/>
        </w:rPr>
      </w:pPr>
      <w:r>
        <w:rPr>
          <w:color w:val="0000FF"/>
        </w:rPr>
        <w:t>Eutelsat</w:t>
      </w:r>
    </w:p>
    <w:p w14:paraId="1B6EEDB1" w14:textId="77777777" w:rsidR="005A6B30" w:rsidRDefault="005A6B30" w:rsidP="008473C1">
      <w:pPr>
        <w:pStyle w:val="FP"/>
        <w:rPr>
          <w:color w:val="0000FF"/>
        </w:rPr>
      </w:pPr>
      <w:r>
        <w:rPr>
          <w:color w:val="0000FF"/>
        </w:rPr>
        <w:t>FirstNet</w:t>
      </w:r>
    </w:p>
    <w:p w14:paraId="0FEB2BB2" w14:textId="77777777" w:rsidR="005A6B30" w:rsidRDefault="005A6B30" w:rsidP="008473C1">
      <w:pPr>
        <w:pStyle w:val="FP"/>
        <w:rPr>
          <w:color w:val="0000FF"/>
        </w:rPr>
      </w:pPr>
      <w:r>
        <w:rPr>
          <w:color w:val="0000FF"/>
        </w:rPr>
        <w:t>Fujitsu</w:t>
      </w:r>
    </w:p>
    <w:p w14:paraId="07035739" w14:textId="77777777" w:rsidR="005A6B30" w:rsidRDefault="005A6B30" w:rsidP="008473C1">
      <w:pPr>
        <w:pStyle w:val="FP"/>
        <w:rPr>
          <w:color w:val="0000FF"/>
        </w:rPr>
      </w:pPr>
      <w:proofErr w:type="spellStart"/>
      <w:r>
        <w:rPr>
          <w:color w:val="0000FF"/>
        </w:rPr>
        <w:t>Futurewei</w:t>
      </w:r>
      <w:proofErr w:type="spellEnd"/>
    </w:p>
    <w:p w14:paraId="7C9CFD70" w14:textId="77777777" w:rsidR="005A6B30" w:rsidRDefault="005A6B30" w:rsidP="008473C1">
      <w:pPr>
        <w:pStyle w:val="FP"/>
        <w:rPr>
          <w:color w:val="0000FF"/>
        </w:rPr>
      </w:pPr>
      <w:r>
        <w:rPr>
          <w:color w:val="0000FF"/>
        </w:rPr>
        <w:t>Google</w:t>
      </w:r>
    </w:p>
    <w:p w14:paraId="62716180" w14:textId="77777777" w:rsidR="005A6B30" w:rsidRDefault="005A6B30" w:rsidP="008473C1">
      <w:pPr>
        <w:pStyle w:val="FP"/>
        <w:rPr>
          <w:color w:val="0000FF"/>
        </w:rPr>
      </w:pPr>
      <w:r>
        <w:rPr>
          <w:color w:val="0000FF"/>
        </w:rPr>
        <w:t>Huawei</w:t>
      </w:r>
    </w:p>
    <w:p w14:paraId="18EA659D" w14:textId="77777777" w:rsidR="005A6B30" w:rsidRDefault="005A6B30" w:rsidP="008473C1">
      <w:pPr>
        <w:pStyle w:val="FP"/>
        <w:rPr>
          <w:color w:val="0000FF"/>
        </w:rPr>
      </w:pPr>
      <w:r>
        <w:rPr>
          <w:color w:val="0000FF"/>
        </w:rPr>
        <w:t>Inoue</w:t>
      </w:r>
    </w:p>
    <w:p w14:paraId="4EBF3AED" w14:textId="77777777" w:rsidR="005A6B30" w:rsidRDefault="005A6B30" w:rsidP="008473C1">
      <w:pPr>
        <w:pStyle w:val="FP"/>
        <w:rPr>
          <w:color w:val="0000FF"/>
        </w:rPr>
      </w:pPr>
      <w:r>
        <w:rPr>
          <w:color w:val="0000FF"/>
        </w:rPr>
        <w:t>Inspur</w:t>
      </w:r>
    </w:p>
    <w:p w14:paraId="729B0F71" w14:textId="77777777" w:rsidR="005A6B30" w:rsidRDefault="005A6B30" w:rsidP="008473C1">
      <w:pPr>
        <w:pStyle w:val="FP"/>
        <w:rPr>
          <w:color w:val="0000FF"/>
        </w:rPr>
      </w:pPr>
      <w:r>
        <w:rPr>
          <w:color w:val="0000FF"/>
        </w:rPr>
        <w:t>Intel</w:t>
      </w:r>
    </w:p>
    <w:p w14:paraId="0B64FED5" w14:textId="77777777" w:rsidR="005A6B30" w:rsidRDefault="005A6B30" w:rsidP="008473C1">
      <w:pPr>
        <w:pStyle w:val="FP"/>
        <w:rPr>
          <w:color w:val="0000FF"/>
        </w:rPr>
      </w:pPr>
      <w:proofErr w:type="spellStart"/>
      <w:r>
        <w:rPr>
          <w:color w:val="0000FF"/>
        </w:rPr>
        <w:t>InterDigital</w:t>
      </w:r>
      <w:proofErr w:type="spellEnd"/>
    </w:p>
    <w:p w14:paraId="1DAB571B" w14:textId="77777777" w:rsidR="005A6B30" w:rsidRDefault="005A6B30" w:rsidP="008473C1">
      <w:pPr>
        <w:pStyle w:val="FP"/>
        <w:rPr>
          <w:color w:val="0000FF"/>
        </w:rPr>
      </w:pPr>
      <w:r>
        <w:rPr>
          <w:color w:val="0000FF"/>
        </w:rPr>
        <w:t>IPLOOK</w:t>
      </w:r>
    </w:p>
    <w:p w14:paraId="1F9A1C15" w14:textId="77777777" w:rsidR="005A6B30" w:rsidRDefault="005A6B30" w:rsidP="008473C1">
      <w:pPr>
        <w:pStyle w:val="FP"/>
        <w:rPr>
          <w:color w:val="0000FF"/>
        </w:rPr>
      </w:pPr>
      <w:r>
        <w:rPr>
          <w:color w:val="0000FF"/>
        </w:rPr>
        <w:t>KDDI</w:t>
      </w:r>
    </w:p>
    <w:p w14:paraId="47D0EAA8" w14:textId="77777777" w:rsidR="005A6B30" w:rsidRDefault="005A6B30" w:rsidP="008473C1">
      <w:pPr>
        <w:pStyle w:val="FP"/>
        <w:rPr>
          <w:color w:val="0000FF"/>
        </w:rPr>
      </w:pPr>
      <w:r>
        <w:rPr>
          <w:color w:val="0000FF"/>
        </w:rPr>
        <w:t>Kyocera</w:t>
      </w:r>
    </w:p>
    <w:p w14:paraId="5405152A" w14:textId="77777777" w:rsidR="005A6B30" w:rsidRDefault="005A6B30" w:rsidP="008473C1">
      <w:pPr>
        <w:pStyle w:val="FP"/>
        <w:rPr>
          <w:color w:val="0000FF"/>
        </w:rPr>
      </w:pPr>
      <w:r>
        <w:rPr>
          <w:color w:val="0000FF"/>
        </w:rPr>
        <w:t>Lenovo</w:t>
      </w:r>
    </w:p>
    <w:p w14:paraId="2C91384A" w14:textId="77777777" w:rsidR="005A6B30" w:rsidRDefault="005A6B30" w:rsidP="008473C1">
      <w:pPr>
        <w:pStyle w:val="FP"/>
        <w:rPr>
          <w:color w:val="0000FF"/>
        </w:rPr>
      </w:pPr>
      <w:r>
        <w:rPr>
          <w:color w:val="0000FF"/>
        </w:rPr>
        <w:t>LGE</w:t>
      </w:r>
    </w:p>
    <w:p w14:paraId="7AA44C39" w14:textId="77777777" w:rsidR="005A6B30" w:rsidRDefault="005A6B30" w:rsidP="008473C1">
      <w:pPr>
        <w:pStyle w:val="FP"/>
        <w:rPr>
          <w:color w:val="0000FF"/>
        </w:rPr>
      </w:pPr>
      <w:proofErr w:type="spellStart"/>
      <w:r>
        <w:rPr>
          <w:color w:val="0000FF"/>
        </w:rPr>
        <w:t>liujianning</w:t>
      </w:r>
      <w:proofErr w:type="spellEnd"/>
    </w:p>
    <w:p w14:paraId="6FD9C78B" w14:textId="77777777" w:rsidR="005A6B30" w:rsidRDefault="005A6B30" w:rsidP="008473C1">
      <w:pPr>
        <w:pStyle w:val="FP"/>
        <w:rPr>
          <w:color w:val="0000FF"/>
        </w:rPr>
      </w:pPr>
      <w:r>
        <w:rPr>
          <w:color w:val="0000FF"/>
        </w:rPr>
        <w:t>LMC</w:t>
      </w:r>
    </w:p>
    <w:p w14:paraId="0DB55481" w14:textId="77777777" w:rsidR="005A6B30" w:rsidRDefault="005A6B30" w:rsidP="008473C1">
      <w:pPr>
        <w:pStyle w:val="FP"/>
        <w:rPr>
          <w:color w:val="0000FF"/>
        </w:rPr>
      </w:pPr>
      <w:proofErr w:type="spellStart"/>
      <w:r>
        <w:rPr>
          <w:color w:val="0000FF"/>
        </w:rPr>
        <w:t>lmco</w:t>
      </w:r>
      <w:proofErr w:type="spellEnd"/>
    </w:p>
    <w:p w14:paraId="08E4AE07" w14:textId="77777777" w:rsidR="005A6B30" w:rsidRDefault="005A6B30" w:rsidP="008473C1">
      <w:pPr>
        <w:pStyle w:val="FP"/>
        <w:rPr>
          <w:color w:val="0000FF"/>
        </w:rPr>
      </w:pPr>
      <w:r>
        <w:rPr>
          <w:color w:val="0000FF"/>
        </w:rPr>
        <w:t>Magenta</w:t>
      </w:r>
    </w:p>
    <w:p w14:paraId="19F3ED7C" w14:textId="77777777" w:rsidR="005A6B30" w:rsidRDefault="005A6B30" w:rsidP="008473C1">
      <w:pPr>
        <w:pStyle w:val="FP"/>
        <w:rPr>
          <w:color w:val="0000FF"/>
        </w:rPr>
      </w:pPr>
      <w:r>
        <w:rPr>
          <w:color w:val="0000FF"/>
        </w:rPr>
        <w:t>MediaTek</w:t>
      </w:r>
    </w:p>
    <w:p w14:paraId="67E212DA" w14:textId="77777777" w:rsidR="005A6B30" w:rsidRDefault="005A6B30" w:rsidP="008473C1">
      <w:pPr>
        <w:pStyle w:val="FP"/>
        <w:rPr>
          <w:color w:val="0000FF"/>
        </w:rPr>
      </w:pPr>
      <w:r>
        <w:rPr>
          <w:color w:val="0000FF"/>
        </w:rPr>
        <w:t>Microsoft</w:t>
      </w:r>
    </w:p>
    <w:p w14:paraId="262D4F42" w14:textId="77777777" w:rsidR="005A6B30" w:rsidRDefault="005A6B30" w:rsidP="008473C1">
      <w:pPr>
        <w:pStyle w:val="FP"/>
        <w:rPr>
          <w:color w:val="0000FF"/>
        </w:rPr>
      </w:pPr>
      <w:r>
        <w:rPr>
          <w:color w:val="0000FF"/>
        </w:rPr>
        <w:t>MITRE</w:t>
      </w:r>
    </w:p>
    <w:p w14:paraId="2BD6A7FA" w14:textId="77777777" w:rsidR="005A6B30" w:rsidRDefault="005A6B30" w:rsidP="008473C1">
      <w:pPr>
        <w:pStyle w:val="FP"/>
        <w:rPr>
          <w:color w:val="0000FF"/>
        </w:rPr>
      </w:pPr>
      <w:r>
        <w:rPr>
          <w:color w:val="0000FF"/>
        </w:rPr>
        <w:t>Motorola Solutions</w:t>
      </w:r>
    </w:p>
    <w:p w14:paraId="6F38D58F" w14:textId="77777777" w:rsidR="005A6B30" w:rsidRDefault="005A6B30" w:rsidP="008473C1">
      <w:pPr>
        <w:pStyle w:val="FP"/>
        <w:rPr>
          <w:color w:val="0000FF"/>
        </w:rPr>
      </w:pPr>
      <w:r>
        <w:rPr>
          <w:color w:val="0000FF"/>
        </w:rPr>
        <w:t>NEC</w:t>
      </w:r>
    </w:p>
    <w:p w14:paraId="45B20989" w14:textId="77777777" w:rsidR="005A6B30" w:rsidRDefault="005A6B30" w:rsidP="008473C1">
      <w:pPr>
        <w:pStyle w:val="FP"/>
        <w:rPr>
          <w:color w:val="0000FF"/>
        </w:rPr>
      </w:pPr>
      <w:proofErr w:type="spellStart"/>
      <w:r>
        <w:rPr>
          <w:color w:val="0000FF"/>
        </w:rPr>
        <w:lastRenderedPageBreak/>
        <w:t>NextNav</w:t>
      </w:r>
      <w:proofErr w:type="spellEnd"/>
    </w:p>
    <w:p w14:paraId="49CB0F58" w14:textId="77777777" w:rsidR="005A6B30" w:rsidRDefault="005A6B30" w:rsidP="008473C1">
      <w:pPr>
        <w:pStyle w:val="FP"/>
        <w:rPr>
          <w:color w:val="0000FF"/>
        </w:rPr>
      </w:pPr>
      <w:r>
        <w:rPr>
          <w:color w:val="0000FF"/>
        </w:rPr>
        <w:t>NICT</w:t>
      </w:r>
    </w:p>
    <w:p w14:paraId="5F0E0520" w14:textId="77777777" w:rsidR="005A6B30" w:rsidRDefault="005A6B30" w:rsidP="008473C1">
      <w:pPr>
        <w:pStyle w:val="FP"/>
        <w:rPr>
          <w:color w:val="0000FF"/>
        </w:rPr>
      </w:pPr>
      <w:r>
        <w:rPr>
          <w:color w:val="0000FF"/>
        </w:rPr>
        <w:t>Nokia</w:t>
      </w:r>
    </w:p>
    <w:p w14:paraId="47567247" w14:textId="77777777" w:rsidR="005A6B30" w:rsidRDefault="005A6B30" w:rsidP="008473C1">
      <w:pPr>
        <w:pStyle w:val="FP"/>
        <w:rPr>
          <w:color w:val="0000FF"/>
        </w:rPr>
      </w:pPr>
      <w:r>
        <w:rPr>
          <w:color w:val="0000FF"/>
        </w:rPr>
        <w:t>Norton</w:t>
      </w:r>
    </w:p>
    <w:p w14:paraId="5541A11F" w14:textId="77777777" w:rsidR="005A6B30" w:rsidRDefault="005A6B30" w:rsidP="008473C1">
      <w:pPr>
        <w:pStyle w:val="FP"/>
        <w:rPr>
          <w:color w:val="0000FF"/>
        </w:rPr>
      </w:pPr>
      <w:proofErr w:type="spellStart"/>
      <w:r>
        <w:rPr>
          <w:color w:val="0000FF"/>
        </w:rPr>
        <w:t>Novamint</w:t>
      </w:r>
      <w:proofErr w:type="spellEnd"/>
    </w:p>
    <w:p w14:paraId="0F0BA7B4" w14:textId="77777777" w:rsidR="005A6B30" w:rsidRDefault="005A6B30" w:rsidP="008473C1">
      <w:pPr>
        <w:pStyle w:val="FP"/>
        <w:rPr>
          <w:color w:val="0000FF"/>
        </w:rPr>
      </w:pPr>
      <w:r>
        <w:rPr>
          <w:color w:val="0000FF"/>
        </w:rPr>
        <w:t>NTT DOCOMO</w:t>
      </w:r>
    </w:p>
    <w:p w14:paraId="60CCE318" w14:textId="77777777" w:rsidR="005A6B30" w:rsidRDefault="005A6B30" w:rsidP="008473C1">
      <w:pPr>
        <w:pStyle w:val="FP"/>
        <w:rPr>
          <w:color w:val="0000FF"/>
        </w:rPr>
      </w:pPr>
      <w:r>
        <w:rPr>
          <w:color w:val="0000FF"/>
        </w:rPr>
        <w:t>OPPO</w:t>
      </w:r>
    </w:p>
    <w:p w14:paraId="0379D93F" w14:textId="77777777" w:rsidR="005A6B30" w:rsidRDefault="005A6B30" w:rsidP="008473C1">
      <w:pPr>
        <w:pStyle w:val="FP"/>
        <w:rPr>
          <w:color w:val="0000FF"/>
        </w:rPr>
      </w:pPr>
      <w:r>
        <w:rPr>
          <w:color w:val="0000FF"/>
        </w:rPr>
        <w:t>Oracle</w:t>
      </w:r>
    </w:p>
    <w:p w14:paraId="4FB2153C" w14:textId="77777777" w:rsidR="005A6B30" w:rsidRDefault="005A6B30" w:rsidP="008473C1">
      <w:pPr>
        <w:pStyle w:val="FP"/>
        <w:rPr>
          <w:color w:val="0000FF"/>
        </w:rPr>
      </w:pPr>
      <w:r>
        <w:rPr>
          <w:color w:val="0000FF"/>
        </w:rPr>
        <w:t>Orange</w:t>
      </w:r>
    </w:p>
    <w:p w14:paraId="1FCB14F4" w14:textId="77777777" w:rsidR="005A6B30" w:rsidRDefault="005A6B30" w:rsidP="008473C1">
      <w:pPr>
        <w:pStyle w:val="FP"/>
        <w:rPr>
          <w:color w:val="0000FF"/>
        </w:rPr>
      </w:pPr>
      <w:proofErr w:type="spellStart"/>
      <w:r>
        <w:rPr>
          <w:color w:val="0000FF"/>
        </w:rPr>
        <w:t>Peraton</w:t>
      </w:r>
      <w:proofErr w:type="spellEnd"/>
      <w:r>
        <w:rPr>
          <w:color w:val="0000FF"/>
        </w:rPr>
        <w:t xml:space="preserve"> Labs</w:t>
      </w:r>
    </w:p>
    <w:p w14:paraId="2111215A" w14:textId="77777777" w:rsidR="005A6B30" w:rsidRDefault="005A6B30" w:rsidP="008473C1">
      <w:pPr>
        <w:pStyle w:val="FP"/>
        <w:rPr>
          <w:color w:val="0000FF"/>
        </w:rPr>
      </w:pPr>
      <w:r>
        <w:rPr>
          <w:color w:val="0000FF"/>
        </w:rPr>
        <w:t>Philips</w:t>
      </w:r>
    </w:p>
    <w:p w14:paraId="12361AC5" w14:textId="77777777" w:rsidR="005A6B30" w:rsidRDefault="005A6B30" w:rsidP="008473C1">
      <w:pPr>
        <w:pStyle w:val="FP"/>
        <w:rPr>
          <w:color w:val="0000FF"/>
        </w:rPr>
      </w:pPr>
      <w:r>
        <w:rPr>
          <w:color w:val="0000FF"/>
        </w:rPr>
        <w:t>Qualcomm</w:t>
      </w:r>
    </w:p>
    <w:p w14:paraId="640899D4" w14:textId="77777777" w:rsidR="005A6B30" w:rsidRDefault="005A6B30" w:rsidP="008473C1">
      <w:pPr>
        <w:pStyle w:val="FP"/>
        <w:rPr>
          <w:color w:val="0000FF"/>
        </w:rPr>
      </w:pPr>
      <w:r>
        <w:rPr>
          <w:color w:val="0000FF"/>
        </w:rPr>
        <w:t>Rakuten</w:t>
      </w:r>
    </w:p>
    <w:p w14:paraId="24BD0809" w14:textId="77777777" w:rsidR="005A6B30" w:rsidRDefault="005A6B30" w:rsidP="008473C1">
      <w:pPr>
        <w:pStyle w:val="FP"/>
        <w:rPr>
          <w:color w:val="0000FF"/>
        </w:rPr>
      </w:pPr>
      <w:r>
        <w:rPr>
          <w:color w:val="0000FF"/>
        </w:rPr>
        <w:t>Samsung</w:t>
      </w:r>
    </w:p>
    <w:p w14:paraId="654DAA53" w14:textId="77777777" w:rsidR="005A6B30" w:rsidRDefault="005A6B30" w:rsidP="008473C1">
      <w:pPr>
        <w:pStyle w:val="FP"/>
        <w:rPr>
          <w:color w:val="0000FF"/>
        </w:rPr>
      </w:pPr>
      <w:r>
        <w:rPr>
          <w:color w:val="0000FF"/>
        </w:rPr>
        <w:t>Sharp</w:t>
      </w:r>
    </w:p>
    <w:p w14:paraId="6B1F5329" w14:textId="77777777" w:rsidR="005A6B30" w:rsidRDefault="005A6B30" w:rsidP="008473C1">
      <w:pPr>
        <w:pStyle w:val="FP"/>
        <w:rPr>
          <w:color w:val="0000FF"/>
        </w:rPr>
      </w:pPr>
      <w:r>
        <w:rPr>
          <w:color w:val="0000FF"/>
        </w:rPr>
        <w:t>Siemens</w:t>
      </w:r>
    </w:p>
    <w:p w14:paraId="70203B50" w14:textId="77777777" w:rsidR="005A6B30" w:rsidRDefault="005A6B30" w:rsidP="008473C1">
      <w:pPr>
        <w:pStyle w:val="FP"/>
        <w:rPr>
          <w:color w:val="0000FF"/>
        </w:rPr>
      </w:pPr>
      <w:r>
        <w:rPr>
          <w:color w:val="0000FF"/>
        </w:rPr>
        <w:t>Softbank</w:t>
      </w:r>
    </w:p>
    <w:p w14:paraId="7DFE936A" w14:textId="77777777" w:rsidR="005A6B30" w:rsidRDefault="005A6B30" w:rsidP="008473C1">
      <w:pPr>
        <w:pStyle w:val="FP"/>
        <w:rPr>
          <w:color w:val="0000FF"/>
        </w:rPr>
      </w:pPr>
      <w:r>
        <w:rPr>
          <w:color w:val="0000FF"/>
        </w:rPr>
        <w:t>Sony</w:t>
      </w:r>
    </w:p>
    <w:p w14:paraId="4C4129ED" w14:textId="77777777" w:rsidR="005A6B30" w:rsidRDefault="005A6B30" w:rsidP="008473C1">
      <w:pPr>
        <w:pStyle w:val="FP"/>
        <w:rPr>
          <w:color w:val="0000FF"/>
        </w:rPr>
      </w:pPr>
      <w:proofErr w:type="spellStart"/>
      <w:r>
        <w:rPr>
          <w:color w:val="0000FF"/>
        </w:rPr>
        <w:t>SyncTechno</w:t>
      </w:r>
      <w:proofErr w:type="spellEnd"/>
    </w:p>
    <w:p w14:paraId="3E37BDBE" w14:textId="77777777" w:rsidR="005A6B30" w:rsidRDefault="005A6B30" w:rsidP="008473C1">
      <w:pPr>
        <w:pStyle w:val="FP"/>
        <w:rPr>
          <w:color w:val="0000FF"/>
        </w:rPr>
      </w:pPr>
      <w:r>
        <w:rPr>
          <w:color w:val="0000FF"/>
        </w:rPr>
        <w:t>Telecom Italia</w:t>
      </w:r>
    </w:p>
    <w:p w14:paraId="1F94D45B" w14:textId="77777777" w:rsidR="005A6B30" w:rsidRDefault="005A6B30" w:rsidP="008473C1">
      <w:pPr>
        <w:pStyle w:val="FP"/>
        <w:rPr>
          <w:color w:val="0000FF"/>
        </w:rPr>
      </w:pPr>
      <w:r>
        <w:rPr>
          <w:color w:val="0000FF"/>
        </w:rPr>
        <w:t>Tencent</w:t>
      </w:r>
    </w:p>
    <w:p w14:paraId="35DD7F8B" w14:textId="77777777" w:rsidR="005A6B30" w:rsidRDefault="005A6B30" w:rsidP="008473C1">
      <w:pPr>
        <w:pStyle w:val="FP"/>
        <w:rPr>
          <w:color w:val="0000FF"/>
        </w:rPr>
      </w:pPr>
      <w:r>
        <w:rPr>
          <w:color w:val="0000FF"/>
        </w:rPr>
        <w:t>Thales</w:t>
      </w:r>
    </w:p>
    <w:p w14:paraId="0970DAEF" w14:textId="77777777" w:rsidR="005A6B30" w:rsidRDefault="005A6B30" w:rsidP="008473C1">
      <w:pPr>
        <w:pStyle w:val="FP"/>
        <w:rPr>
          <w:color w:val="0000FF"/>
        </w:rPr>
      </w:pPr>
      <w:r>
        <w:rPr>
          <w:color w:val="0000FF"/>
        </w:rPr>
        <w:t>T-Mobile USA</w:t>
      </w:r>
    </w:p>
    <w:p w14:paraId="10F16D3B" w14:textId="77777777" w:rsidR="005A6B30" w:rsidRDefault="005A6B30" w:rsidP="008473C1">
      <w:pPr>
        <w:pStyle w:val="FP"/>
        <w:rPr>
          <w:color w:val="0000FF"/>
        </w:rPr>
      </w:pPr>
      <w:r>
        <w:rPr>
          <w:color w:val="0000FF"/>
        </w:rPr>
        <w:t>Toyota</w:t>
      </w:r>
    </w:p>
    <w:p w14:paraId="06690693" w14:textId="77777777" w:rsidR="005A6B30" w:rsidRDefault="005A6B30" w:rsidP="008473C1">
      <w:pPr>
        <w:pStyle w:val="FP"/>
        <w:rPr>
          <w:color w:val="0000FF"/>
        </w:rPr>
      </w:pPr>
      <w:proofErr w:type="spellStart"/>
      <w:r>
        <w:rPr>
          <w:color w:val="0000FF"/>
        </w:rPr>
        <w:t>Tridea</w:t>
      </w:r>
      <w:proofErr w:type="spellEnd"/>
      <w:r>
        <w:rPr>
          <w:color w:val="0000FF"/>
        </w:rPr>
        <w:t xml:space="preserve"> Works</w:t>
      </w:r>
    </w:p>
    <w:p w14:paraId="29435D4F" w14:textId="77777777" w:rsidR="005A6B30" w:rsidRDefault="005A6B30" w:rsidP="008473C1">
      <w:pPr>
        <w:pStyle w:val="FP"/>
        <w:rPr>
          <w:color w:val="0000FF"/>
        </w:rPr>
      </w:pPr>
      <w:r>
        <w:rPr>
          <w:color w:val="0000FF"/>
        </w:rPr>
        <w:t>TTA</w:t>
      </w:r>
    </w:p>
    <w:p w14:paraId="2108BD58" w14:textId="77777777" w:rsidR="005A6B30" w:rsidRDefault="005A6B30" w:rsidP="008473C1">
      <w:pPr>
        <w:pStyle w:val="FP"/>
        <w:rPr>
          <w:color w:val="0000FF"/>
        </w:rPr>
      </w:pPr>
      <w:r>
        <w:rPr>
          <w:color w:val="0000FF"/>
        </w:rPr>
        <w:t>Verizon</w:t>
      </w:r>
    </w:p>
    <w:p w14:paraId="320FBDEA" w14:textId="77777777" w:rsidR="005A6B30" w:rsidRDefault="005A6B30" w:rsidP="008473C1">
      <w:pPr>
        <w:pStyle w:val="FP"/>
        <w:rPr>
          <w:color w:val="0000FF"/>
        </w:rPr>
      </w:pPr>
      <w:r>
        <w:rPr>
          <w:color w:val="0000FF"/>
        </w:rPr>
        <w:t>vivo</w:t>
      </w:r>
    </w:p>
    <w:p w14:paraId="066F91F1" w14:textId="77777777" w:rsidR="005A6B30" w:rsidRDefault="005A6B30" w:rsidP="008473C1">
      <w:pPr>
        <w:pStyle w:val="FP"/>
        <w:rPr>
          <w:color w:val="0000FF"/>
        </w:rPr>
      </w:pPr>
      <w:r>
        <w:rPr>
          <w:color w:val="0000FF"/>
        </w:rPr>
        <w:t>Vodafone</w:t>
      </w:r>
    </w:p>
    <w:p w14:paraId="553C26CD" w14:textId="77777777" w:rsidR="005A6B30" w:rsidRDefault="005A6B30" w:rsidP="008473C1">
      <w:pPr>
        <w:pStyle w:val="FP"/>
        <w:rPr>
          <w:color w:val="0000FF"/>
        </w:rPr>
      </w:pPr>
      <w:r>
        <w:rPr>
          <w:color w:val="0000FF"/>
        </w:rPr>
        <w:t>Volkswagen</w:t>
      </w:r>
    </w:p>
    <w:p w14:paraId="20A9F126" w14:textId="77777777" w:rsidR="005A6B30" w:rsidRDefault="005A6B30" w:rsidP="008473C1">
      <w:pPr>
        <w:pStyle w:val="FP"/>
        <w:rPr>
          <w:color w:val="0000FF"/>
        </w:rPr>
      </w:pPr>
      <w:r>
        <w:rPr>
          <w:color w:val="0000FF"/>
        </w:rPr>
        <w:t>Xiaomi</w:t>
      </w:r>
    </w:p>
    <w:p w14:paraId="76D4990E" w14:textId="68395CC0" w:rsidR="00F00347" w:rsidRPr="00724D6A" w:rsidRDefault="005A6B30" w:rsidP="008473C1">
      <w:pPr>
        <w:pStyle w:val="FP"/>
        <w:rPr>
          <w:color w:val="0000FF"/>
        </w:rPr>
      </w:pPr>
      <w:r>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26DEAF11" w14:textId="62EF8E17" w:rsidR="003843AC" w:rsidRDefault="0064465A" w:rsidP="00CA4BD5">
      <w:pPr>
        <w:rPr>
          <w:lang w:eastAsia="en-US"/>
        </w:rPr>
      </w:pPr>
      <w:r>
        <w:rPr>
          <w:lang w:eastAsia="en-US"/>
        </w:rPr>
        <w:t>The SA</w:t>
      </w:r>
      <w:r w:rsidR="00DD3ABC">
        <w:rPr>
          <w:lang w:eastAsia="en-US"/>
        </w:rPr>
        <w:t> </w:t>
      </w:r>
      <w:r>
        <w:rPr>
          <w:lang w:eastAsia="en-US"/>
        </w:rPr>
        <w:t>WG2 Chair opened the CC and</w:t>
      </w:r>
      <w:r w:rsidR="003843AC">
        <w:rPr>
          <w:lang w:eastAsia="en-US"/>
        </w:rPr>
        <w:t xml:space="preserve"> </w:t>
      </w:r>
      <w:r w:rsidR="00BF0B63">
        <w:rPr>
          <w:lang w:eastAsia="en-US"/>
        </w:rPr>
        <w:t>welcomed delegates to the call.</w:t>
      </w:r>
    </w:p>
    <w:p w14:paraId="0AC11CCF" w14:textId="6A9BB0CF" w:rsidR="00780C5D" w:rsidRDefault="003843AC" w:rsidP="00CA4BD5">
      <w:r>
        <w:rPr>
          <w:lang w:eastAsia="en-US"/>
        </w:rPr>
        <w:t xml:space="preserve">The SA WG2 Chair </w:t>
      </w:r>
      <w:r w:rsidR="0064465A">
        <w:rPr>
          <w:lang w:eastAsia="en-US"/>
        </w:rPr>
        <w:t xml:space="preserve">indicated that </w:t>
      </w:r>
      <w:r w:rsidR="00DD3ABC">
        <w:rPr>
          <w:lang w:eastAsia="en-US"/>
        </w:rPr>
        <w:t>this CC will</w:t>
      </w:r>
      <w:r w:rsidR="00780C5D">
        <w:rPr>
          <w:lang w:eastAsia="en-US"/>
        </w:rPr>
        <w:t xml:space="preserve"> </w:t>
      </w:r>
      <w:r w:rsidR="00DD3ABC">
        <w:rPr>
          <w:lang w:eastAsia="en-US"/>
        </w:rPr>
        <w:t>handle</w:t>
      </w:r>
      <w:r w:rsidR="00810096">
        <w:rPr>
          <w:lang w:eastAsia="en-US"/>
        </w:rPr>
        <w:t xml:space="preserve"> items marked 'For CC#2" in the individual Chair Notes files and</w:t>
      </w:r>
      <w:r w:rsidR="00724D6A" w:rsidRPr="00724D6A">
        <w:rPr>
          <w:lang w:eastAsia="en-US"/>
        </w:rPr>
        <w:t xml:space="preserve"> </w:t>
      </w:r>
      <w:r w:rsidR="00780C5D">
        <w:rPr>
          <w:lang w:eastAsia="en-US"/>
        </w:rPr>
        <w:t xml:space="preserve">issues needing </w:t>
      </w:r>
      <w:r w:rsidR="00810096">
        <w:rPr>
          <w:lang w:eastAsia="en-US"/>
        </w:rPr>
        <w:t>resolution</w:t>
      </w:r>
      <w:r w:rsidR="00780C5D">
        <w:rPr>
          <w:lang w:eastAsia="en-US"/>
        </w:rPr>
        <w:t xml:space="preserve"> and uploaded into </w:t>
      </w:r>
      <w:hyperlink r:id="rId8" w:history="1">
        <w:r w:rsidR="00810096" w:rsidRPr="00D22A8E">
          <w:rPr>
            <w:rStyle w:val="Hyperlink"/>
            <w:lang w:eastAsia="en-US"/>
          </w:rPr>
          <w:t>https://www.3gpp.org/ftp/tsg_sa/WG2_Arch/TSGS2_150E_Electronic_2022-04/INBOX/CCs/CC%232_2022-04-11_1300UTC</w:t>
        </w:r>
      </w:hyperlink>
    </w:p>
    <w:p w14:paraId="32035694" w14:textId="77777777" w:rsidR="00A54044" w:rsidRDefault="00A54044" w:rsidP="00676894"/>
    <w:p w14:paraId="6EB713FA" w14:textId="20521541" w:rsidR="00BF0B63" w:rsidRDefault="00BF0B63" w:rsidP="0094649A">
      <w:pPr>
        <w:pStyle w:val="Heading1"/>
      </w:pPr>
      <w:r>
        <w:lastRenderedPageBreak/>
        <w:t>1</w:t>
      </w:r>
      <w:r>
        <w:tab/>
        <w:t>Issues marked "For CC#2" in the latest individual Chair's Notes</w:t>
      </w:r>
    </w:p>
    <w:p w14:paraId="4F2607B1" w14:textId="77777777" w:rsidR="00345513" w:rsidRDefault="00345513" w:rsidP="00345513">
      <w:pPr>
        <w:keepNext/>
        <w:pBdr>
          <w:top w:val="single" w:sz="4" w:space="1" w:color="auto"/>
        </w:pBdr>
        <w:rPr>
          <w:lang w:eastAsia="en-US"/>
        </w:rPr>
      </w:pPr>
      <w:r>
        <w:rPr>
          <w:color w:val="0000FF"/>
          <w:lang w:eastAsia="en-US"/>
        </w:rPr>
        <w:t>S2</w:t>
      </w:r>
      <w:r>
        <w:rPr>
          <w:color w:val="0000FF"/>
          <w:lang w:eastAsia="en-US"/>
        </w:rPr>
        <w:noBreakHyphen/>
        <w:t>2202204</w:t>
      </w:r>
      <w:r>
        <w:rPr>
          <w:lang w:eastAsia="en-US"/>
        </w:rPr>
        <w:t xml:space="preserve"> (P-CR) New solution for WT1: URSP solution to support roamers access to EHE in a VPLMN. (Source: Nokia, Nokia Shanghai Bell)</w:t>
      </w:r>
    </w:p>
    <w:p w14:paraId="0101E287" w14:textId="77777777" w:rsidR="00345513" w:rsidRPr="00A54044" w:rsidRDefault="00345513" w:rsidP="00345513">
      <w:pPr>
        <w:pStyle w:val="FP"/>
        <w:keepNext/>
        <w:rPr>
          <w:b/>
          <w:bCs/>
          <w:i/>
          <w:iCs/>
          <w:lang w:eastAsia="en-US"/>
        </w:rPr>
      </w:pPr>
      <w:r w:rsidRPr="00A54044">
        <w:rPr>
          <w:b/>
          <w:bCs/>
          <w:i/>
          <w:iCs/>
          <w:lang w:eastAsia="en-US"/>
        </w:rPr>
        <w:t>e-mail comments:</w:t>
      </w:r>
    </w:p>
    <w:p w14:paraId="405C049F" w14:textId="77777777" w:rsidR="00345513" w:rsidRPr="00A54044" w:rsidRDefault="00345513" w:rsidP="00345513">
      <w:pPr>
        <w:pStyle w:val="FP"/>
        <w:keepNext/>
        <w:rPr>
          <w:i/>
          <w:iCs/>
          <w:lang w:eastAsia="en-US"/>
        </w:rPr>
      </w:pPr>
      <w:r w:rsidRPr="00A54044">
        <w:rPr>
          <w:i/>
          <w:iCs/>
          <w:lang w:eastAsia="en-US"/>
        </w:rPr>
        <w:t>Mike (</w:t>
      </w:r>
      <w:proofErr w:type="spellStart"/>
      <w:r w:rsidRPr="00A54044">
        <w:rPr>
          <w:i/>
          <w:iCs/>
          <w:lang w:eastAsia="en-US"/>
        </w:rPr>
        <w:t>InterDigital</w:t>
      </w:r>
      <w:proofErr w:type="spellEnd"/>
      <w:r w:rsidRPr="00A54044">
        <w:rPr>
          <w:i/>
          <w:iCs/>
          <w:lang w:eastAsia="en-US"/>
        </w:rPr>
        <w:t>) comments</w:t>
      </w:r>
    </w:p>
    <w:p w14:paraId="252A2EB7" w14:textId="77777777" w:rsidR="00345513" w:rsidRPr="00A54044" w:rsidRDefault="00345513" w:rsidP="00345513">
      <w:pPr>
        <w:pStyle w:val="FP"/>
        <w:keepNext/>
        <w:rPr>
          <w:i/>
          <w:iCs/>
          <w:lang w:eastAsia="en-US"/>
        </w:rPr>
      </w:pPr>
      <w:r w:rsidRPr="00A54044">
        <w:rPr>
          <w:i/>
          <w:iCs/>
          <w:lang w:eastAsia="en-US"/>
        </w:rPr>
        <w:t>Magnus H (Ericsson) comments</w:t>
      </w:r>
    </w:p>
    <w:p w14:paraId="5E4EF773" w14:textId="77777777" w:rsidR="00345513" w:rsidRPr="00A54044" w:rsidRDefault="00345513" w:rsidP="00345513">
      <w:pPr>
        <w:pStyle w:val="FP"/>
        <w:keepNext/>
        <w:rPr>
          <w:i/>
          <w:iCs/>
          <w:lang w:eastAsia="en-US"/>
        </w:rPr>
      </w:pPr>
      <w:r w:rsidRPr="00A54044">
        <w:rPr>
          <w:i/>
          <w:iCs/>
          <w:lang w:eastAsia="en-US"/>
        </w:rPr>
        <w:t>Laurent (Nokia): provides r01</w:t>
      </w:r>
    </w:p>
    <w:p w14:paraId="1677CFDF" w14:textId="77777777" w:rsidR="00345513" w:rsidRPr="00A54044" w:rsidRDefault="00345513" w:rsidP="00345513">
      <w:pPr>
        <w:pStyle w:val="FP"/>
        <w:keepNext/>
        <w:rPr>
          <w:i/>
          <w:iCs/>
          <w:lang w:eastAsia="en-US"/>
        </w:rPr>
      </w:pPr>
      <w:r w:rsidRPr="00A54044">
        <w:rPr>
          <w:i/>
          <w:iCs/>
          <w:lang w:eastAsia="en-US"/>
        </w:rPr>
        <w:t>Mike (</w:t>
      </w:r>
      <w:proofErr w:type="spellStart"/>
      <w:r w:rsidRPr="00A54044">
        <w:rPr>
          <w:i/>
          <w:iCs/>
          <w:lang w:eastAsia="en-US"/>
        </w:rPr>
        <w:t>InterDigital</w:t>
      </w:r>
      <w:proofErr w:type="spellEnd"/>
      <w:r w:rsidRPr="00A54044">
        <w:rPr>
          <w:i/>
          <w:iCs/>
          <w:lang w:eastAsia="en-US"/>
        </w:rPr>
        <w:t>) comments and questions</w:t>
      </w:r>
    </w:p>
    <w:p w14:paraId="0D6E505E" w14:textId="77777777" w:rsidR="00345513" w:rsidRPr="00A54044" w:rsidRDefault="00345513" w:rsidP="00345513">
      <w:pPr>
        <w:pStyle w:val="FP"/>
        <w:keepNext/>
        <w:rPr>
          <w:i/>
          <w:iCs/>
          <w:lang w:eastAsia="en-US"/>
        </w:rPr>
      </w:pPr>
      <w:r w:rsidRPr="00A54044">
        <w:rPr>
          <w:i/>
          <w:iCs/>
          <w:lang w:eastAsia="en-US"/>
        </w:rPr>
        <w:t xml:space="preserve">Dario (Qualcomm) comments that this type of proposal should be discussed in </w:t>
      </w:r>
      <w:proofErr w:type="spellStart"/>
      <w:r w:rsidRPr="00A54044">
        <w:rPr>
          <w:i/>
          <w:iCs/>
          <w:lang w:eastAsia="en-US"/>
        </w:rPr>
        <w:t>FS_eUEPO</w:t>
      </w:r>
      <w:proofErr w:type="spellEnd"/>
    </w:p>
    <w:p w14:paraId="5C0DDC05" w14:textId="77777777" w:rsidR="00345513" w:rsidRPr="00A54044" w:rsidRDefault="00345513" w:rsidP="00345513">
      <w:pPr>
        <w:pStyle w:val="FP"/>
        <w:keepNext/>
        <w:rPr>
          <w:i/>
          <w:iCs/>
          <w:lang w:eastAsia="en-US"/>
        </w:rPr>
      </w:pPr>
      <w:r w:rsidRPr="00A54044">
        <w:rPr>
          <w:i/>
          <w:iCs/>
          <w:lang w:eastAsia="en-US"/>
        </w:rPr>
        <w:t>Mike (</w:t>
      </w:r>
      <w:proofErr w:type="spellStart"/>
      <w:r w:rsidRPr="00A54044">
        <w:rPr>
          <w:i/>
          <w:iCs/>
          <w:lang w:eastAsia="en-US"/>
        </w:rPr>
        <w:t>InterDigital</w:t>
      </w:r>
      <w:proofErr w:type="spellEnd"/>
      <w:r w:rsidRPr="00A54044">
        <w:rPr>
          <w:i/>
          <w:iCs/>
          <w:lang w:eastAsia="en-US"/>
        </w:rPr>
        <w:t>) comments that this solutions address an Edge KI and should be discussed within FS_EDGE_Ph2.</w:t>
      </w:r>
    </w:p>
    <w:p w14:paraId="1ABE9CA9" w14:textId="77777777" w:rsidR="00345513" w:rsidRPr="00A54044" w:rsidRDefault="00345513" w:rsidP="00345513">
      <w:pPr>
        <w:pStyle w:val="FP"/>
        <w:keepNext/>
        <w:rPr>
          <w:i/>
          <w:iCs/>
          <w:lang w:eastAsia="en-US"/>
        </w:rPr>
      </w:pPr>
      <w:r w:rsidRPr="00A54044">
        <w:rPr>
          <w:i/>
          <w:iCs/>
          <w:lang w:eastAsia="en-US"/>
        </w:rPr>
        <w:t>Patrice (Huawei) comments.</w:t>
      </w:r>
    </w:p>
    <w:p w14:paraId="1D8CC801" w14:textId="77777777" w:rsidR="00345513" w:rsidRPr="00A54044" w:rsidRDefault="00345513" w:rsidP="00345513">
      <w:pPr>
        <w:pStyle w:val="FP"/>
        <w:keepNext/>
        <w:rPr>
          <w:i/>
          <w:iCs/>
          <w:lang w:eastAsia="en-US"/>
        </w:rPr>
      </w:pPr>
      <w:r w:rsidRPr="00A54044">
        <w:rPr>
          <w:i/>
          <w:iCs/>
          <w:lang w:eastAsia="en-US"/>
        </w:rPr>
        <w:t>Laurent (Nokia): provides r02</w:t>
      </w:r>
    </w:p>
    <w:p w14:paraId="3CE18237" w14:textId="77777777" w:rsidR="00345513" w:rsidRPr="00A54044" w:rsidRDefault="00345513" w:rsidP="00345513">
      <w:pPr>
        <w:pStyle w:val="FP"/>
        <w:keepNext/>
        <w:rPr>
          <w:i/>
          <w:iCs/>
          <w:lang w:eastAsia="en-US"/>
        </w:rPr>
      </w:pPr>
      <w:r w:rsidRPr="00A54044">
        <w:rPr>
          <w:i/>
          <w:iCs/>
          <w:lang w:eastAsia="en-US"/>
        </w:rPr>
        <w:t>Patrice (Huawei) comments further.</w:t>
      </w:r>
    </w:p>
    <w:p w14:paraId="324D4622" w14:textId="77777777" w:rsidR="00345513" w:rsidRPr="00A54044" w:rsidRDefault="00345513" w:rsidP="00345513">
      <w:pPr>
        <w:pStyle w:val="FP"/>
        <w:keepNext/>
        <w:rPr>
          <w:i/>
          <w:iCs/>
          <w:lang w:eastAsia="en-US"/>
        </w:rPr>
      </w:pPr>
      <w:proofErr w:type="spellStart"/>
      <w:r w:rsidRPr="00A54044">
        <w:rPr>
          <w:i/>
          <w:iCs/>
          <w:lang w:eastAsia="en-US"/>
        </w:rPr>
        <w:t>Changhong</w:t>
      </w:r>
      <w:proofErr w:type="spellEnd"/>
      <w:r w:rsidRPr="00A54044">
        <w:rPr>
          <w:i/>
          <w:iCs/>
          <w:lang w:eastAsia="en-US"/>
        </w:rPr>
        <w:t xml:space="preserve"> (Intel) asks to note this paper and discuss this solution in AI#9.22 at next meeting.</w:t>
      </w:r>
    </w:p>
    <w:p w14:paraId="59884B22" w14:textId="77777777" w:rsidR="00345513" w:rsidRPr="00A54044" w:rsidRDefault="00345513" w:rsidP="00345513">
      <w:pPr>
        <w:pStyle w:val="FP"/>
        <w:keepNext/>
        <w:rPr>
          <w:i/>
          <w:iCs/>
          <w:lang w:eastAsia="en-US"/>
        </w:rPr>
      </w:pPr>
      <w:r w:rsidRPr="00A54044">
        <w:rPr>
          <w:i/>
          <w:iCs/>
          <w:lang w:eastAsia="en-US"/>
        </w:rPr>
        <w:t xml:space="preserve">Yang (OPPO) supports to note it or move it to </w:t>
      </w:r>
      <w:proofErr w:type="spellStart"/>
      <w:r w:rsidRPr="00A54044">
        <w:rPr>
          <w:i/>
          <w:iCs/>
          <w:lang w:eastAsia="en-US"/>
        </w:rPr>
        <w:t>eUEPO</w:t>
      </w:r>
      <w:proofErr w:type="spellEnd"/>
      <w:r w:rsidRPr="00A54044">
        <w:rPr>
          <w:i/>
          <w:iCs/>
          <w:lang w:eastAsia="en-US"/>
        </w:rPr>
        <w:t xml:space="preserve"> TR.</w:t>
      </w:r>
    </w:p>
    <w:p w14:paraId="5CB74DD0" w14:textId="77777777" w:rsidR="00345513" w:rsidRPr="00A54044" w:rsidRDefault="00345513" w:rsidP="00345513">
      <w:pPr>
        <w:pStyle w:val="FP"/>
        <w:keepNext/>
        <w:rPr>
          <w:i/>
          <w:iCs/>
          <w:lang w:eastAsia="en-US"/>
        </w:rPr>
      </w:pPr>
      <w:r w:rsidRPr="00A54044">
        <w:rPr>
          <w:i/>
          <w:iCs/>
          <w:lang w:eastAsia="en-US"/>
        </w:rPr>
        <w:t>Laurent (Nokia): provides R03</w:t>
      </w:r>
    </w:p>
    <w:p w14:paraId="7F310511" w14:textId="77777777" w:rsidR="00345513" w:rsidRPr="00A54044" w:rsidRDefault="00345513" w:rsidP="00345513">
      <w:pPr>
        <w:pStyle w:val="FP"/>
        <w:keepNext/>
        <w:rPr>
          <w:i/>
          <w:iCs/>
          <w:lang w:eastAsia="en-US"/>
        </w:rPr>
      </w:pPr>
      <w:r w:rsidRPr="00A54044">
        <w:rPr>
          <w:i/>
          <w:iCs/>
          <w:lang w:eastAsia="en-US"/>
        </w:rPr>
        <w:t>Mike (</w:t>
      </w:r>
      <w:proofErr w:type="spellStart"/>
      <w:r w:rsidRPr="00A54044">
        <w:rPr>
          <w:i/>
          <w:iCs/>
          <w:lang w:eastAsia="en-US"/>
        </w:rPr>
        <w:t>InterDigital</w:t>
      </w:r>
      <w:proofErr w:type="spellEnd"/>
      <w:r w:rsidRPr="00A54044">
        <w:rPr>
          <w:i/>
          <w:iCs/>
          <w:lang w:eastAsia="en-US"/>
        </w:rPr>
        <w:t>) comments and is ok with r03.</w:t>
      </w:r>
    </w:p>
    <w:p w14:paraId="169C5B95" w14:textId="77777777" w:rsidR="00345513" w:rsidRPr="00A54044" w:rsidRDefault="00345513" w:rsidP="00345513">
      <w:pPr>
        <w:pStyle w:val="FP"/>
        <w:keepNext/>
        <w:rPr>
          <w:i/>
          <w:iCs/>
          <w:lang w:eastAsia="en-US"/>
        </w:rPr>
      </w:pPr>
      <w:r w:rsidRPr="00A54044">
        <w:rPr>
          <w:i/>
          <w:iCs/>
          <w:lang w:eastAsia="en-US"/>
        </w:rPr>
        <w:t>Patrice (Huawei) confirms that this is in the scope of FS_EDGE_Ph2 to discuss this, and requests a minor change to r03.</w:t>
      </w:r>
    </w:p>
    <w:p w14:paraId="07722718" w14:textId="77777777" w:rsidR="00345513" w:rsidRPr="00A54044" w:rsidRDefault="00345513" w:rsidP="00345513">
      <w:pPr>
        <w:pStyle w:val="FP"/>
        <w:keepNext/>
        <w:rPr>
          <w:i/>
          <w:iCs/>
          <w:lang w:eastAsia="en-US"/>
        </w:rPr>
      </w:pPr>
      <w:r w:rsidRPr="00A54044">
        <w:rPr>
          <w:i/>
          <w:iCs/>
          <w:lang w:eastAsia="en-US"/>
        </w:rPr>
        <w:t>Dario (Qualcomm) is not OK to capture this solution in this TR at this stage due to the ongoing UEPO work.</w:t>
      </w:r>
    </w:p>
    <w:p w14:paraId="41526D87" w14:textId="77777777" w:rsidR="00345513" w:rsidRPr="00A54044" w:rsidRDefault="00345513" w:rsidP="00345513">
      <w:pPr>
        <w:pStyle w:val="FP"/>
        <w:keepNext/>
        <w:rPr>
          <w:i/>
          <w:iCs/>
          <w:lang w:eastAsia="en-US"/>
        </w:rPr>
      </w:pPr>
      <w:r w:rsidRPr="00A54044">
        <w:rPr>
          <w:i/>
          <w:iCs/>
          <w:lang w:eastAsia="en-US"/>
        </w:rPr>
        <w:t>Laurent (Nokia): provides r04</w:t>
      </w:r>
    </w:p>
    <w:p w14:paraId="1240BB86" w14:textId="77777777" w:rsidR="00345513" w:rsidRPr="00A54044" w:rsidRDefault="00345513" w:rsidP="00345513">
      <w:pPr>
        <w:pStyle w:val="FP"/>
        <w:keepNext/>
        <w:rPr>
          <w:i/>
          <w:iCs/>
          <w:lang w:eastAsia="en-US"/>
        </w:rPr>
      </w:pPr>
      <w:r w:rsidRPr="00A54044">
        <w:rPr>
          <w:i/>
          <w:iCs/>
          <w:lang w:eastAsia="en-US"/>
        </w:rPr>
        <w:t>Patrice (Huawei) thanks Laurent (Nokia), is fine with r04.</w:t>
      </w:r>
    </w:p>
    <w:p w14:paraId="5866B13C" w14:textId="77777777" w:rsidR="00345513" w:rsidRPr="00A54044" w:rsidRDefault="00345513" w:rsidP="00345513">
      <w:pPr>
        <w:pStyle w:val="FP"/>
        <w:keepNext/>
        <w:rPr>
          <w:i/>
          <w:iCs/>
          <w:lang w:eastAsia="en-US"/>
        </w:rPr>
      </w:pPr>
      <w:r w:rsidRPr="00A54044">
        <w:rPr>
          <w:i/>
          <w:iCs/>
          <w:lang w:eastAsia="en-US"/>
        </w:rPr>
        <w:t>Tingfang Tang (Lenovo) supports discuss the URSP related solution for KI#1 for FS_EDGE_Ph2 .</w:t>
      </w:r>
    </w:p>
    <w:p w14:paraId="76AA356B" w14:textId="77777777" w:rsidR="00345513" w:rsidRPr="00A54044" w:rsidRDefault="00345513" w:rsidP="00345513">
      <w:pPr>
        <w:pStyle w:val="FP"/>
        <w:keepNext/>
        <w:rPr>
          <w:i/>
          <w:iCs/>
          <w:lang w:eastAsia="en-US"/>
        </w:rPr>
      </w:pPr>
      <w:r w:rsidRPr="00A54044">
        <w:rPr>
          <w:i/>
          <w:iCs/>
          <w:lang w:eastAsia="en-US"/>
        </w:rPr>
        <w:t>==== Revisions Deadline ====</w:t>
      </w:r>
    </w:p>
    <w:p w14:paraId="7AD035EA" w14:textId="77777777" w:rsidR="00345513" w:rsidRPr="00A54044" w:rsidRDefault="00345513" w:rsidP="00345513">
      <w:pPr>
        <w:pStyle w:val="FP"/>
        <w:keepNext/>
        <w:rPr>
          <w:i/>
          <w:iCs/>
          <w:lang w:eastAsia="en-US"/>
        </w:rPr>
      </w:pPr>
      <w:proofErr w:type="spellStart"/>
      <w:r w:rsidRPr="00A54044">
        <w:rPr>
          <w:i/>
          <w:iCs/>
          <w:lang w:eastAsia="en-US"/>
        </w:rPr>
        <w:t>Changhong</w:t>
      </w:r>
      <w:proofErr w:type="spellEnd"/>
      <w:r w:rsidRPr="00A54044">
        <w:rPr>
          <w:i/>
          <w:iCs/>
          <w:lang w:eastAsia="en-US"/>
        </w:rPr>
        <w:t xml:space="preserve"> (Intel) further comments and objects to document this solution in FS_EDGE_Ph2 TR.</w:t>
      </w:r>
    </w:p>
    <w:p w14:paraId="20B14F84" w14:textId="77777777" w:rsidR="00345513" w:rsidRPr="00A54044" w:rsidRDefault="00345513" w:rsidP="00345513">
      <w:pPr>
        <w:pStyle w:val="FP"/>
        <w:keepNext/>
        <w:rPr>
          <w:i/>
          <w:iCs/>
          <w:lang w:eastAsia="en-US"/>
        </w:rPr>
      </w:pPr>
      <w:r w:rsidRPr="00A54044">
        <w:rPr>
          <w:i/>
          <w:iCs/>
          <w:lang w:eastAsia="en-US"/>
        </w:rPr>
        <w:t>Dario (Qualcomm) explains why we should discuss this in UEPO first.</w:t>
      </w:r>
    </w:p>
    <w:p w14:paraId="4D443805" w14:textId="77777777" w:rsidR="00345513" w:rsidRPr="00A54044" w:rsidRDefault="00345513" w:rsidP="00345513">
      <w:pPr>
        <w:pStyle w:val="FP"/>
        <w:keepNext/>
        <w:rPr>
          <w:i/>
          <w:iCs/>
          <w:lang w:eastAsia="en-US"/>
        </w:rPr>
      </w:pPr>
      <w:proofErr w:type="spellStart"/>
      <w:r w:rsidRPr="00A54044">
        <w:rPr>
          <w:i/>
          <w:iCs/>
          <w:lang w:eastAsia="en-US"/>
        </w:rPr>
        <w:t>Changhong</w:t>
      </w:r>
      <w:proofErr w:type="spellEnd"/>
      <w:r w:rsidRPr="00A54044">
        <w:rPr>
          <w:i/>
          <w:iCs/>
          <w:lang w:eastAsia="en-US"/>
        </w:rPr>
        <w:t xml:space="preserve"> (Intel) clarifies that the same solution in </w:t>
      </w:r>
      <w:r w:rsidRPr="00A54044">
        <w:rPr>
          <w:i/>
          <w:iCs/>
          <w:color w:val="0000FF"/>
          <w:lang w:eastAsia="en-US"/>
        </w:rPr>
        <w:t>S2</w:t>
      </w:r>
      <w:r w:rsidRPr="00A54044">
        <w:rPr>
          <w:i/>
          <w:iCs/>
          <w:color w:val="0000FF"/>
          <w:lang w:eastAsia="en-US"/>
        </w:rPr>
        <w:noBreakHyphen/>
        <w:t>2202454</w:t>
      </w:r>
      <w:r w:rsidRPr="00A54044">
        <w:rPr>
          <w:i/>
          <w:iCs/>
          <w:lang w:eastAsia="en-US"/>
        </w:rPr>
        <w:t xml:space="preserve"> from Nokia was submitted to </w:t>
      </w:r>
      <w:proofErr w:type="spellStart"/>
      <w:r w:rsidRPr="00A54044">
        <w:rPr>
          <w:i/>
          <w:iCs/>
          <w:lang w:eastAsia="en-US"/>
        </w:rPr>
        <w:t>FS_eUEPO</w:t>
      </w:r>
      <w:proofErr w:type="spellEnd"/>
      <w:r w:rsidRPr="00A54044">
        <w:rPr>
          <w:i/>
          <w:iCs/>
          <w:lang w:eastAsia="en-US"/>
        </w:rPr>
        <w:t xml:space="preserve">, we should discuss the URSP aspect for roaming support in </w:t>
      </w:r>
      <w:proofErr w:type="spellStart"/>
      <w:r w:rsidRPr="00A54044">
        <w:rPr>
          <w:i/>
          <w:iCs/>
          <w:lang w:eastAsia="en-US"/>
        </w:rPr>
        <w:t>FS_eUEPO</w:t>
      </w:r>
      <w:proofErr w:type="spellEnd"/>
      <w:r w:rsidRPr="00A54044">
        <w:rPr>
          <w:i/>
          <w:iCs/>
          <w:lang w:eastAsia="en-US"/>
        </w:rPr>
        <w:t xml:space="preserve"> not here since this solution is not specific to edge computing.</w:t>
      </w:r>
    </w:p>
    <w:p w14:paraId="4D25F314" w14:textId="77777777" w:rsidR="00345513" w:rsidRPr="00A54044" w:rsidRDefault="00345513" w:rsidP="00345513">
      <w:pPr>
        <w:pStyle w:val="FP"/>
        <w:keepNext/>
        <w:rPr>
          <w:i/>
          <w:iCs/>
          <w:lang w:eastAsia="en-US"/>
        </w:rPr>
      </w:pPr>
    </w:p>
    <w:p w14:paraId="43EB293F" w14:textId="77777777" w:rsidR="00345513" w:rsidRPr="00DA12F6" w:rsidRDefault="00345513" w:rsidP="00345513">
      <w:pPr>
        <w:keepNext/>
        <w:rPr>
          <w:rFonts w:cs="Arial"/>
          <w:b/>
        </w:rPr>
      </w:pPr>
      <w:r w:rsidRPr="00DA12F6">
        <w:rPr>
          <w:rFonts w:cs="Arial"/>
          <w:b/>
        </w:rPr>
        <w:t>Discussion and conclusion:</w:t>
      </w:r>
    </w:p>
    <w:p w14:paraId="2F9A2DB4" w14:textId="742D0298" w:rsidR="00345513" w:rsidRDefault="00345513" w:rsidP="00345513">
      <w:r>
        <w:t>The presentation in Rel_18_Solutions_with_URSP_Impact_r01.pptx (see agenda item 2) was reviewed.</w:t>
      </w:r>
      <w:r w:rsidR="005A6B30">
        <w:t xml:space="preserve"> r04 was provided.</w:t>
      </w:r>
      <w:r w:rsidR="00DB0B69">
        <w:t xml:space="preserve"> </w:t>
      </w:r>
      <w:r w:rsidR="00DB0B69" w:rsidRPr="00DB0B69">
        <w:rPr>
          <w:b/>
          <w:bCs/>
        </w:rPr>
        <w:t>This was left for further discussion.</w:t>
      </w:r>
    </w:p>
    <w:p w14:paraId="58BCA6C5" w14:textId="77777777" w:rsidR="00C85BD0" w:rsidRDefault="00C85BD0" w:rsidP="00345513"/>
    <w:p w14:paraId="48D827BC" w14:textId="77777777" w:rsidR="00345513" w:rsidRDefault="00345513" w:rsidP="00345513">
      <w:pPr>
        <w:keepNext/>
        <w:pBdr>
          <w:top w:val="single" w:sz="4" w:space="1" w:color="auto"/>
        </w:pBdr>
        <w:rPr>
          <w:lang w:eastAsia="en-US"/>
        </w:rPr>
      </w:pPr>
      <w:r>
        <w:rPr>
          <w:color w:val="0000FF"/>
          <w:lang w:eastAsia="en-US"/>
        </w:rPr>
        <w:lastRenderedPageBreak/>
        <w:t>S2</w:t>
      </w:r>
      <w:r>
        <w:rPr>
          <w:color w:val="0000FF"/>
          <w:lang w:eastAsia="en-US"/>
        </w:rPr>
        <w:noBreakHyphen/>
        <w:t>2202252</w:t>
      </w:r>
      <w:r>
        <w:rPr>
          <w:lang w:eastAsia="en-US"/>
        </w:rPr>
        <w:t xml:space="preserve"> (P-CR) KI#1: New Solution - Using URSP Rules to Establish an LBO PDU Session. (Source: </w:t>
      </w:r>
      <w:proofErr w:type="spellStart"/>
      <w:r>
        <w:rPr>
          <w:lang w:eastAsia="en-US"/>
        </w:rPr>
        <w:t>InterDigital</w:t>
      </w:r>
      <w:proofErr w:type="spellEnd"/>
      <w:r>
        <w:rPr>
          <w:lang w:eastAsia="en-US"/>
        </w:rPr>
        <w:t xml:space="preserve"> Inc.)</w:t>
      </w:r>
    </w:p>
    <w:p w14:paraId="27792CDE" w14:textId="77777777" w:rsidR="00345513" w:rsidRPr="00A54044" w:rsidRDefault="00345513" w:rsidP="00345513">
      <w:pPr>
        <w:pStyle w:val="FP"/>
        <w:keepNext/>
        <w:rPr>
          <w:b/>
          <w:bCs/>
          <w:i/>
          <w:iCs/>
          <w:lang w:eastAsia="en-US"/>
        </w:rPr>
      </w:pPr>
      <w:r w:rsidRPr="00A54044">
        <w:rPr>
          <w:b/>
          <w:bCs/>
          <w:i/>
          <w:iCs/>
          <w:lang w:eastAsia="en-US"/>
        </w:rPr>
        <w:t>e-mail comments:</w:t>
      </w:r>
    </w:p>
    <w:p w14:paraId="6EBB04C1" w14:textId="77777777" w:rsidR="00345513" w:rsidRPr="00A54044" w:rsidRDefault="00345513" w:rsidP="00345513">
      <w:pPr>
        <w:pStyle w:val="FP"/>
        <w:keepNext/>
        <w:rPr>
          <w:i/>
          <w:iCs/>
          <w:lang w:eastAsia="en-US"/>
        </w:rPr>
      </w:pPr>
      <w:r w:rsidRPr="00A54044">
        <w:rPr>
          <w:i/>
          <w:iCs/>
          <w:lang w:eastAsia="en-US"/>
        </w:rPr>
        <w:t>Hui (Huawei) provides comments</w:t>
      </w:r>
    </w:p>
    <w:p w14:paraId="17B26497" w14:textId="77777777" w:rsidR="00345513" w:rsidRPr="00A54044" w:rsidRDefault="00345513" w:rsidP="00345513">
      <w:pPr>
        <w:pStyle w:val="FP"/>
        <w:keepNext/>
        <w:rPr>
          <w:i/>
          <w:iCs/>
          <w:lang w:eastAsia="en-US"/>
        </w:rPr>
      </w:pPr>
      <w:r w:rsidRPr="00A54044">
        <w:rPr>
          <w:i/>
          <w:iCs/>
          <w:lang w:eastAsia="en-US"/>
        </w:rPr>
        <w:t>Laurent (Nokia): same Comment as Hui</w:t>
      </w:r>
    </w:p>
    <w:p w14:paraId="31C9ADBA" w14:textId="77777777" w:rsidR="00345513" w:rsidRPr="00A54044" w:rsidRDefault="00345513" w:rsidP="00345513">
      <w:pPr>
        <w:pStyle w:val="FP"/>
        <w:keepNext/>
        <w:rPr>
          <w:i/>
          <w:iCs/>
          <w:lang w:eastAsia="en-US"/>
        </w:rPr>
      </w:pPr>
      <w:r w:rsidRPr="00A54044">
        <w:rPr>
          <w:i/>
          <w:iCs/>
          <w:lang w:eastAsia="en-US"/>
        </w:rPr>
        <w:t>Mike (</w:t>
      </w:r>
      <w:proofErr w:type="spellStart"/>
      <w:r w:rsidRPr="00A54044">
        <w:rPr>
          <w:i/>
          <w:iCs/>
          <w:lang w:eastAsia="en-US"/>
        </w:rPr>
        <w:t>InterDigital</w:t>
      </w:r>
      <w:proofErr w:type="spellEnd"/>
      <w:r w:rsidRPr="00A54044">
        <w:rPr>
          <w:i/>
          <w:iCs/>
          <w:lang w:eastAsia="en-US"/>
        </w:rPr>
        <w:t>) replies to Hui and Laurent and provides r01</w:t>
      </w:r>
    </w:p>
    <w:p w14:paraId="211A8D3E" w14:textId="77777777" w:rsidR="00345513" w:rsidRPr="00A54044" w:rsidRDefault="00345513" w:rsidP="00345513">
      <w:pPr>
        <w:pStyle w:val="FP"/>
        <w:keepNext/>
        <w:rPr>
          <w:i/>
          <w:iCs/>
          <w:lang w:eastAsia="en-US"/>
        </w:rPr>
      </w:pPr>
      <w:r w:rsidRPr="00A54044">
        <w:rPr>
          <w:i/>
          <w:iCs/>
          <w:lang w:eastAsia="en-US"/>
        </w:rPr>
        <w:t xml:space="preserve">Dario (Qualcomm) comments that this type of solutions should be discussed in </w:t>
      </w:r>
      <w:proofErr w:type="spellStart"/>
      <w:r w:rsidRPr="00A54044">
        <w:rPr>
          <w:i/>
          <w:iCs/>
          <w:lang w:eastAsia="en-US"/>
        </w:rPr>
        <w:t>FS_eUEPO</w:t>
      </w:r>
      <w:proofErr w:type="spellEnd"/>
    </w:p>
    <w:p w14:paraId="12A940BE" w14:textId="77777777" w:rsidR="00345513" w:rsidRPr="00A54044" w:rsidRDefault="00345513" w:rsidP="00345513">
      <w:pPr>
        <w:pStyle w:val="FP"/>
        <w:keepNext/>
        <w:rPr>
          <w:i/>
          <w:iCs/>
          <w:lang w:eastAsia="en-US"/>
        </w:rPr>
      </w:pPr>
      <w:r w:rsidRPr="00A54044">
        <w:rPr>
          <w:i/>
          <w:iCs/>
          <w:lang w:eastAsia="en-US"/>
        </w:rPr>
        <w:t>Mike (</w:t>
      </w:r>
      <w:proofErr w:type="spellStart"/>
      <w:r w:rsidRPr="00A54044">
        <w:rPr>
          <w:i/>
          <w:iCs/>
          <w:lang w:eastAsia="en-US"/>
        </w:rPr>
        <w:t>InterDigital</w:t>
      </w:r>
      <w:proofErr w:type="spellEnd"/>
      <w:r w:rsidRPr="00A54044">
        <w:rPr>
          <w:i/>
          <w:iCs/>
          <w:lang w:eastAsia="en-US"/>
        </w:rPr>
        <w:t>) comments that this solutions address an Edge KI and should be discussed within FS_EDGE_Ph2.</w:t>
      </w:r>
    </w:p>
    <w:p w14:paraId="02257BDD" w14:textId="77777777" w:rsidR="00345513" w:rsidRPr="00A54044" w:rsidRDefault="00345513" w:rsidP="00345513">
      <w:pPr>
        <w:pStyle w:val="FP"/>
        <w:keepNext/>
        <w:rPr>
          <w:i/>
          <w:iCs/>
          <w:lang w:eastAsia="en-US"/>
        </w:rPr>
      </w:pPr>
      <w:r w:rsidRPr="00A54044">
        <w:rPr>
          <w:i/>
          <w:iCs/>
          <w:lang w:eastAsia="en-US"/>
        </w:rPr>
        <w:t>Magnus H (Ericsson) asks some questions</w:t>
      </w:r>
    </w:p>
    <w:p w14:paraId="730D81A8" w14:textId="77777777" w:rsidR="00345513" w:rsidRPr="00A54044" w:rsidRDefault="00345513" w:rsidP="00345513">
      <w:pPr>
        <w:pStyle w:val="FP"/>
        <w:keepNext/>
        <w:rPr>
          <w:i/>
          <w:iCs/>
          <w:lang w:eastAsia="en-US"/>
        </w:rPr>
      </w:pPr>
      <w:proofErr w:type="spellStart"/>
      <w:r w:rsidRPr="00A54044">
        <w:rPr>
          <w:i/>
          <w:iCs/>
          <w:lang w:eastAsia="en-US"/>
        </w:rPr>
        <w:t>Huazhang</w:t>
      </w:r>
      <w:proofErr w:type="spellEnd"/>
      <w:r w:rsidRPr="00A54044">
        <w:rPr>
          <w:i/>
          <w:iCs/>
          <w:lang w:eastAsia="en-US"/>
        </w:rPr>
        <w:t>(vivo) ask some questions to Mike (</w:t>
      </w:r>
      <w:proofErr w:type="spellStart"/>
      <w:r w:rsidRPr="00A54044">
        <w:rPr>
          <w:i/>
          <w:iCs/>
          <w:lang w:eastAsia="en-US"/>
        </w:rPr>
        <w:t>InterDigital</w:t>
      </w:r>
      <w:proofErr w:type="spellEnd"/>
      <w:r w:rsidRPr="00A54044">
        <w:rPr>
          <w:i/>
          <w:iCs/>
          <w:lang w:eastAsia="en-US"/>
        </w:rPr>
        <w:t>)</w:t>
      </w:r>
    </w:p>
    <w:p w14:paraId="683408F6" w14:textId="77777777" w:rsidR="00345513" w:rsidRPr="00A54044" w:rsidRDefault="00345513" w:rsidP="00345513">
      <w:pPr>
        <w:pStyle w:val="FP"/>
        <w:keepNext/>
        <w:rPr>
          <w:i/>
          <w:iCs/>
          <w:lang w:eastAsia="en-US"/>
        </w:rPr>
      </w:pPr>
      <w:r w:rsidRPr="00A54044">
        <w:rPr>
          <w:i/>
          <w:iCs/>
          <w:lang w:eastAsia="en-US"/>
        </w:rPr>
        <w:t>Mike (</w:t>
      </w:r>
      <w:proofErr w:type="spellStart"/>
      <w:r w:rsidRPr="00A54044">
        <w:rPr>
          <w:i/>
          <w:iCs/>
          <w:lang w:eastAsia="en-US"/>
        </w:rPr>
        <w:t>InterDigital</w:t>
      </w:r>
      <w:proofErr w:type="spellEnd"/>
      <w:r w:rsidRPr="00A54044">
        <w:rPr>
          <w:i/>
          <w:iCs/>
          <w:lang w:eastAsia="en-US"/>
        </w:rPr>
        <w:t>) replies and provides r02</w:t>
      </w:r>
    </w:p>
    <w:p w14:paraId="2F48AABF" w14:textId="77777777" w:rsidR="00345513" w:rsidRPr="00A54044" w:rsidRDefault="00345513" w:rsidP="00345513">
      <w:pPr>
        <w:pStyle w:val="FP"/>
        <w:keepNext/>
        <w:rPr>
          <w:i/>
          <w:iCs/>
          <w:lang w:eastAsia="en-US"/>
        </w:rPr>
      </w:pPr>
      <w:proofErr w:type="spellStart"/>
      <w:r w:rsidRPr="00A54044">
        <w:rPr>
          <w:i/>
          <w:iCs/>
          <w:lang w:eastAsia="en-US"/>
        </w:rPr>
        <w:t>Changhong</w:t>
      </w:r>
      <w:proofErr w:type="spellEnd"/>
      <w:r w:rsidRPr="00A54044">
        <w:rPr>
          <w:i/>
          <w:iCs/>
          <w:lang w:eastAsia="en-US"/>
        </w:rPr>
        <w:t xml:space="preserve"> (Intel) asks to note this paper and discuss this solution in AI#9.22 at next meeting.</w:t>
      </w:r>
    </w:p>
    <w:p w14:paraId="11CB3203" w14:textId="77777777" w:rsidR="00345513" w:rsidRPr="00A54044" w:rsidRDefault="00345513" w:rsidP="00345513">
      <w:pPr>
        <w:pStyle w:val="FP"/>
        <w:keepNext/>
        <w:rPr>
          <w:i/>
          <w:iCs/>
          <w:lang w:eastAsia="en-US"/>
        </w:rPr>
      </w:pPr>
      <w:r w:rsidRPr="00A54044">
        <w:rPr>
          <w:i/>
          <w:iCs/>
          <w:lang w:eastAsia="en-US"/>
        </w:rPr>
        <w:t>Yang (OPPO) raise comments and suggest to add an EN</w:t>
      </w:r>
    </w:p>
    <w:p w14:paraId="3B4A61A6" w14:textId="77777777" w:rsidR="00345513" w:rsidRPr="00A54044" w:rsidRDefault="00345513" w:rsidP="00345513">
      <w:pPr>
        <w:pStyle w:val="FP"/>
        <w:keepNext/>
        <w:rPr>
          <w:i/>
          <w:iCs/>
          <w:lang w:eastAsia="en-US"/>
        </w:rPr>
      </w:pPr>
      <w:r w:rsidRPr="00A54044">
        <w:rPr>
          <w:i/>
          <w:iCs/>
          <w:lang w:eastAsia="en-US"/>
        </w:rPr>
        <w:t>Mike (</w:t>
      </w:r>
      <w:proofErr w:type="spellStart"/>
      <w:r w:rsidRPr="00A54044">
        <w:rPr>
          <w:i/>
          <w:iCs/>
          <w:lang w:eastAsia="en-US"/>
        </w:rPr>
        <w:t>InterDigital</w:t>
      </w:r>
      <w:proofErr w:type="spellEnd"/>
      <w:r w:rsidRPr="00A54044">
        <w:rPr>
          <w:i/>
          <w:iCs/>
          <w:lang w:eastAsia="en-US"/>
        </w:rPr>
        <w:t>) responds and comments that 'these late proposals to note papers and resubmit them under different AI's at the next meeting is an inefficient use of TUs' and provides r03</w:t>
      </w:r>
    </w:p>
    <w:p w14:paraId="2F90FEDD" w14:textId="77777777" w:rsidR="00345513" w:rsidRPr="00A54044" w:rsidRDefault="00345513" w:rsidP="00345513">
      <w:pPr>
        <w:pStyle w:val="FP"/>
        <w:keepNext/>
        <w:rPr>
          <w:i/>
          <w:iCs/>
          <w:lang w:eastAsia="en-US"/>
        </w:rPr>
      </w:pPr>
      <w:r w:rsidRPr="00A54044">
        <w:rPr>
          <w:i/>
          <w:iCs/>
          <w:lang w:eastAsia="en-US"/>
        </w:rPr>
        <w:t>Yang (OPPO) comments</w:t>
      </w:r>
    </w:p>
    <w:p w14:paraId="688E2ACA" w14:textId="77777777" w:rsidR="00345513" w:rsidRPr="00A54044" w:rsidRDefault="00345513" w:rsidP="00345513">
      <w:pPr>
        <w:pStyle w:val="FP"/>
        <w:keepNext/>
        <w:rPr>
          <w:i/>
          <w:iCs/>
          <w:lang w:eastAsia="en-US"/>
        </w:rPr>
      </w:pPr>
      <w:r w:rsidRPr="00A54044">
        <w:rPr>
          <w:i/>
          <w:iCs/>
          <w:lang w:eastAsia="en-US"/>
        </w:rPr>
        <w:t>Dario (Qualcomm) is not OK to capture this solution in this TR at this stage due to the ongoing UEPO work.</w:t>
      </w:r>
    </w:p>
    <w:p w14:paraId="310C84AA" w14:textId="77777777" w:rsidR="00345513" w:rsidRPr="00A54044" w:rsidRDefault="00345513" w:rsidP="00345513">
      <w:pPr>
        <w:pStyle w:val="FP"/>
        <w:keepNext/>
        <w:rPr>
          <w:i/>
          <w:iCs/>
          <w:lang w:eastAsia="en-US"/>
        </w:rPr>
      </w:pPr>
      <w:r w:rsidRPr="00A54044">
        <w:rPr>
          <w:i/>
          <w:iCs/>
          <w:lang w:eastAsia="en-US"/>
        </w:rPr>
        <w:t xml:space="preserve">Patrice (Huawei) would appreciate if procedural objections could be lifted, as the scope of KI#1 of FS_EDGE_Ph2 is not the same as the scope of KI#1 of FS_UEPO, therefore UEPO TR is not appropriate to discuss content </w:t>
      </w:r>
      <w:proofErr w:type="spellStart"/>
      <w:r w:rsidRPr="00A54044">
        <w:rPr>
          <w:i/>
          <w:iCs/>
          <w:lang w:eastAsia="en-US"/>
        </w:rPr>
        <w:t>targetting</w:t>
      </w:r>
      <w:proofErr w:type="spellEnd"/>
      <w:r w:rsidRPr="00A54044">
        <w:rPr>
          <w:i/>
          <w:iCs/>
          <w:lang w:eastAsia="en-US"/>
        </w:rPr>
        <w:t xml:space="preserve"> FS_EDGE_Ph2 study.</w:t>
      </w:r>
    </w:p>
    <w:p w14:paraId="484A3C35" w14:textId="77777777" w:rsidR="00345513" w:rsidRPr="00A54044" w:rsidRDefault="00345513" w:rsidP="00345513">
      <w:pPr>
        <w:pStyle w:val="FP"/>
        <w:keepNext/>
        <w:rPr>
          <w:i/>
          <w:iCs/>
          <w:lang w:eastAsia="en-US"/>
        </w:rPr>
      </w:pPr>
      <w:r w:rsidRPr="00A54044">
        <w:rPr>
          <w:i/>
          <w:iCs/>
          <w:lang w:eastAsia="en-US"/>
        </w:rPr>
        <w:t>Mike (</w:t>
      </w:r>
      <w:proofErr w:type="spellStart"/>
      <w:r w:rsidRPr="00A54044">
        <w:rPr>
          <w:i/>
          <w:iCs/>
          <w:lang w:eastAsia="en-US"/>
        </w:rPr>
        <w:t>InterDigital</w:t>
      </w:r>
      <w:proofErr w:type="spellEnd"/>
      <w:r w:rsidRPr="00A54044">
        <w:rPr>
          <w:i/>
          <w:iCs/>
          <w:lang w:eastAsia="en-US"/>
        </w:rPr>
        <w:t>) proposes to address this issue on CC#2 and asks Dario (Qualcomm) to clarify his position</w:t>
      </w:r>
    </w:p>
    <w:p w14:paraId="62F49DE9" w14:textId="77777777" w:rsidR="00345513" w:rsidRPr="00A54044" w:rsidRDefault="00345513" w:rsidP="00345513">
      <w:pPr>
        <w:pStyle w:val="FP"/>
        <w:keepNext/>
        <w:rPr>
          <w:i/>
          <w:iCs/>
          <w:lang w:eastAsia="en-US"/>
        </w:rPr>
      </w:pPr>
      <w:r w:rsidRPr="00A54044">
        <w:rPr>
          <w:i/>
          <w:iCs/>
          <w:lang w:eastAsia="en-US"/>
        </w:rPr>
        <w:t>==== Revisions Deadline ====</w:t>
      </w:r>
    </w:p>
    <w:p w14:paraId="5D5AD99F" w14:textId="77777777" w:rsidR="00345513" w:rsidRPr="00A54044" w:rsidRDefault="00345513" w:rsidP="00345513">
      <w:pPr>
        <w:pStyle w:val="FP"/>
        <w:keepNext/>
        <w:rPr>
          <w:i/>
          <w:iCs/>
          <w:lang w:eastAsia="en-US"/>
        </w:rPr>
      </w:pPr>
      <w:r w:rsidRPr="00A54044">
        <w:rPr>
          <w:i/>
          <w:iCs/>
          <w:lang w:eastAsia="en-US"/>
        </w:rPr>
        <w:t>Mike (</w:t>
      </w:r>
      <w:proofErr w:type="spellStart"/>
      <w:r w:rsidRPr="00A54044">
        <w:rPr>
          <w:i/>
          <w:iCs/>
          <w:lang w:eastAsia="en-US"/>
        </w:rPr>
        <w:t>InterDigital</w:t>
      </w:r>
      <w:proofErr w:type="spellEnd"/>
      <w:r w:rsidRPr="00A54044">
        <w:rPr>
          <w:i/>
          <w:iCs/>
          <w:lang w:eastAsia="en-US"/>
        </w:rPr>
        <w:t>) replies that we need guidance on how to handle this issue moving forward</w:t>
      </w:r>
    </w:p>
    <w:p w14:paraId="015B8AC6" w14:textId="77777777" w:rsidR="00345513" w:rsidRPr="00A54044" w:rsidRDefault="00345513" w:rsidP="00345513">
      <w:pPr>
        <w:pStyle w:val="FP"/>
        <w:keepNext/>
        <w:rPr>
          <w:i/>
          <w:iCs/>
          <w:lang w:eastAsia="en-US"/>
        </w:rPr>
      </w:pPr>
      <w:proofErr w:type="spellStart"/>
      <w:r w:rsidRPr="00A54044">
        <w:rPr>
          <w:i/>
          <w:iCs/>
          <w:lang w:eastAsia="en-US"/>
        </w:rPr>
        <w:t>Changhong</w:t>
      </w:r>
      <w:proofErr w:type="spellEnd"/>
      <w:r w:rsidRPr="00A54044">
        <w:rPr>
          <w:i/>
          <w:iCs/>
          <w:lang w:eastAsia="en-US"/>
        </w:rPr>
        <w:t xml:space="preserve"> (Intel) replies to Michael.</w:t>
      </w:r>
    </w:p>
    <w:p w14:paraId="2FE77186" w14:textId="77777777" w:rsidR="00345513" w:rsidRPr="00A54044" w:rsidRDefault="00345513" w:rsidP="00345513">
      <w:pPr>
        <w:pStyle w:val="FP"/>
        <w:keepNext/>
        <w:rPr>
          <w:i/>
          <w:iCs/>
          <w:lang w:eastAsia="en-US"/>
        </w:rPr>
      </w:pPr>
      <w:r w:rsidRPr="00A54044">
        <w:rPr>
          <w:i/>
          <w:iCs/>
          <w:lang w:eastAsia="en-US"/>
        </w:rPr>
        <w:t>Mike (</w:t>
      </w:r>
      <w:proofErr w:type="spellStart"/>
      <w:r w:rsidRPr="00A54044">
        <w:rPr>
          <w:i/>
          <w:iCs/>
          <w:lang w:eastAsia="en-US"/>
        </w:rPr>
        <w:t>InterDigital</w:t>
      </w:r>
      <w:proofErr w:type="spellEnd"/>
      <w:r w:rsidRPr="00A54044">
        <w:rPr>
          <w:i/>
          <w:iCs/>
          <w:lang w:eastAsia="en-US"/>
        </w:rPr>
        <w:t xml:space="preserve">) replies to </w:t>
      </w:r>
      <w:proofErr w:type="spellStart"/>
      <w:r w:rsidRPr="00A54044">
        <w:rPr>
          <w:i/>
          <w:iCs/>
          <w:lang w:eastAsia="en-US"/>
        </w:rPr>
        <w:t>Changhong</w:t>
      </w:r>
      <w:proofErr w:type="spellEnd"/>
      <w:r w:rsidRPr="00A54044">
        <w:rPr>
          <w:i/>
          <w:iCs/>
          <w:lang w:eastAsia="en-US"/>
        </w:rPr>
        <w:t xml:space="preserve"> (Intel) and asks questions</w:t>
      </w:r>
    </w:p>
    <w:p w14:paraId="5CFADFDF" w14:textId="77777777" w:rsidR="00345513" w:rsidRPr="00A54044" w:rsidRDefault="00345513" w:rsidP="00345513">
      <w:pPr>
        <w:pStyle w:val="FP"/>
        <w:keepNext/>
        <w:rPr>
          <w:i/>
          <w:iCs/>
          <w:lang w:eastAsia="en-US"/>
        </w:rPr>
      </w:pPr>
      <w:proofErr w:type="spellStart"/>
      <w:r w:rsidRPr="00A54044">
        <w:rPr>
          <w:i/>
          <w:iCs/>
          <w:lang w:eastAsia="en-US"/>
        </w:rPr>
        <w:t>Changhong</w:t>
      </w:r>
      <w:proofErr w:type="spellEnd"/>
      <w:r w:rsidRPr="00A54044">
        <w:rPr>
          <w:i/>
          <w:iCs/>
          <w:lang w:eastAsia="en-US"/>
        </w:rPr>
        <w:t xml:space="preserve"> (Intel) insists that we should discuss the URSP aspect for roaming support in </w:t>
      </w:r>
      <w:proofErr w:type="spellStart"/>
      <w:r w:rsidRPr="00A54044">
        <w:rPr>
          <w:i/>
          <w:iCs/>
          <w:lang w:eastAsia="en-US"/>
        </w:rPr>
        <w:t>FS_eUEPO</w:t>
      </w:r>
      <w:proofErr w:type="spellEnd"/>
      <w:r w:rsidRPr="00A54044">
        <w:rPr>
          <w:i/>
          <w:iCs/>
          <w:lang w:eastAsia="en-US"/>
        </w:rPr>
        <w:t xml:space="preserve"> not here since this solution is not specific to edge computing.</w:t>
      </w:r>
    </w:p>
    <w:p w14:paraId="1F6B4A37" w14:textId="77777777" w:rsidR="00345513" w:rsidRPr="00A54044" w:rsidRDefault="00345513" w:rsidP="00345513">
      <w:pPr>
        <w:pStyle w:val="FP"/>
        <w:keepNext/>
        <w:rPr>
          <w:i/>
          <w:iCs/>
          <w:lang w:eastAsia="en-US"/>
        </w:rPr>
      </w:pPr>
      <w:r w:rsidRPr="00A54044">
        <w:rPr>
          <w:i/>
          <w:iCs/>
          <w:lang w:eastAsia="en-US"/>
        </w:rPr>
        <w:t>Dario (Qualcomm) replies to Mike.</w:t>
      </w:r>
    </w:p>
    <w:p w14:paraId="720AD3D4" w14:textId="77777777" w:rsidR="00345513" w:rsidRPr="00A54044" w:rsidRDefault="00345513" w:rsidP="00345513">
      <w:pPr>
        <w:pStyle w:val="FP"/>
        <w:keepNext/>
        <w:rPr>
          <w:i/>
          <w:iCs/>
          <w:lang w:eastAsia="en-US"/>
        </w:rPr>
      </w:pPr>
      <w:r w:rsidRPr="00A54044">
        <w:rPr>
          <w:i/>
          <w:iCs/>
          <w:lang w:eastAsia="en-US"/>
        </w:rPr>
        <w:t>Mike (</w:t>
      </w:r>
      <w:proofErr w:type="spellStart"/>
      <w:r w:rsidRPr="00A54044">
        <w:rPr>
          <w:i/>
          <w:iCs/>
          <w:lang w:eastAsia="en-US"/>
        </w:rPr>
        <w:t>InterDigital</w:t>
      </w:r>
      <w:proofErr w:type="spellEnd"/>
      <w:r w:rsidRPr="00A54044">
        <w:rPr>
          <w:i/>
          <w:iCs/>
          <w:lang w:eastAsia="en-US"/>
        </w:rPr>
        <w:t>) replies to Dario</w:t>
      </w:r>
    </w:p>
    <w:p w14:paraId="246D6088" w14:textId="77777777" w:rsidR="00345513" w:rsidRPr="00A54044" w:rsidRDefault="00345513" w:rsidP="00345513">
      <w:pPr>
        <w:pStyle w:val="FP"/>
        <w:keepNext/>
        <w:rPr>
          <w:i/>
          <w:iCs/>
          <w:lang w:eastAsia="en-US"/>
        </w:rPr>
      </w:pPr>
      <w:r w:rsidRPr="00A54044">
        <w:rPr>
          <w:i/>
          <w:iCs/>
          <w:lang w:eastAsia="en-US"/>
        </w:rPr>
        <w:t>Hui (Huawei) provides concerns on pending the EC solution to UEPO key issue.</w:t>
      </w:r>
    </w:p>
    <w:p w14:paraId="131D0645" w14:textId="77777777" w:rsidR="00345513" w:rsidRPr="00A54044" w:rsidRDefault="00345513" w:rsidP="00345513">
      <w:pPr>
        <w:pStyle w:val="FP"/>
        <w:keepNext/>
        <w:rPr>
          <w:i/>
          <w:iCs/>
          <w:lang w:eastAsia="en-US"/>
        </w:rPr>
      </w:pPr>
    </w:p>
    <w:p w14:paraId="5B8635C5" w14:textId="77777777" w:rsidR="00345513" w:rsidRPr="00DA12F6" w:rsidRDefault="00345513" w:rsidP="00345513">
      <w:pPr>
        <w:keepNext/>
        <w:rPr>
          <w:rFonts w:cs="Arial"/>
          <w:b/>
        </w:rPr>
      </w:pPr>
      <w:r w:rsidRPr="00DA12F6">
        <w:rPr>
          <w:rFonts w:cs="Arial"/>
          <w:b/>
        </w:rPr>
        <w:t>Discussion and conclusion:</w:t>
      </w:r>
    </w:p>
    <w:p w14:paraId="182C85BA" w14:textId="149A0966" w:rsidR="00DB0B69" w:rsidRDefault="00DB0B69" w:rsidP="00DB0B69">
      <w:r>
        <w:t>The presentation in Rel_18_Solutions_with_URSP_Impact_r01.pptx (see agenda item 2) was reviewed.</w:t>
      </w:r>
      <w:r w:rsidR="005A6B30">
        <w:t xml:space="preserve"> r03 was provided.</w:t>
      </w:r>
      <w:r>
        <w:t xml:space="preserve"> </w:t>
      </w:r>
      <w:r w:rsidRPr="00DB0B69">
        <w:rPr>
          <w:b/>
          <w:bCs/>
        </w:rPr>
        <w:t>This was left for further discussion.</w:t>
      </w:r>
    </w:p>
    <w:p w14:paraId="46C9A2F4" w14:textId="77777777" w:rsidR="00345513" w:rsidRDefault="00345513" w:rsidP="00345513"/>
    <w:p w14:paraId="37E0B082" w14:textId="77777777" w:rsidR="00DB0B69" w:rsidRDefault="00DB0B69" w:rsidP="00DB0B69">
      <w:pPr>
        <w:keepNext/>
        <w:pBdr>
          <w:top w:val="single" w:sz="4" w:space="1" w:color="auto"/>
        </w:pBdr>
        <w:rPr>
          <w:lang w:eastAsia="en-US"/>
        </w:rPr>
      </w:pPr>
      <w:r>
        <w:rPr>
          <w:color w:val="0000FF"/>
          <w:lang w:eastAsia="en-US"/>
        </w:rPr>
        <w:lastRenderedPageBreak/>
        <w:t>S2</w:t>
      </w:r>
      <w:r>
        <w:rPr>
          <w:color w:val="0000FF"/>
          <w:lang w:eastAsia="en-US"/>
        </w:rPr>
        <w:noBreakHyphen/>
        <w:t>2202401</w:t>
      </w:r>
      <w:r>
        <w:rPr>
          <w:lang w:eastAsia="en-US"/>
        </w:rPr>
        <w:t xml:space="preserve"> (P-CR) Solution on KI#1: Accessing EHE in VPLMN via LBO PDU Session. (Source: Huawei, </w:t>
      </w:r>
      <w:proofErr w:type="spellStart"/>
      <w:r>
        <w:rPr>
          <w:lang w:eastAsia="en-US"/>
        </w:rPr>
        <w:t>HiSilicon</w:t>
      </w:r>
      <w:proofErr w:type="spellEnd"/>
      <w:r>
        <w:rPr>
          <w:lang w:eastAsia="en-US"/>
        </w:rPr>
        <w:t>)</w:t>
      </w:r>
    </w:p>
    <w:p w14:paraId="41E02D17" w14:textId="77777777" w:rsidR="00DB0B69" w:rsidRPr="00A54044" w:rsidRDefault="00DB0B69" w:rsidP="00DB0B69">
      <w:pPr>
        <w:pStyle w:val="FP"/>
        <w:keepNext/>
        <w:rPr>
          <w:b/>
          <w:bCs/>
          <w:i/>
          <w:iCs/>
          <w:lang w:eastAsia="en-US"/>
        </w:rPr>
      </w:pPr>
      <w:r w:rsidRPr="00A54044">
        <w:rPr>
          <w:b/>
          <w:bCs/>
          <w:i/>
          <w:iCs/>
          <w:lang w:eastAsia="en-US"/>
        </w:rPr>
        <w:t>e-mail comments:</w:t>
      </w:r>
    </w:p>
    <w:p w14:paraId="502E983B" w14:textId="77777777" w:rsidR="00DB0B69" w:rsidRPr="00A54044" w:rsidRDefault="00DB0B69" w:rsidP="00DB0B69">
      <w:pPr>
        <w:pStyle w:val="FP"/>
        <w:keepNext/>
        <w:rPr>
          <w:i/>
          <w:iCs/>
          <w:lang w:eastAsia="en-US"/>
        </w:rPr>
      </w:pPr>
      <w:r w:rsidRPr="00A54044">
        <w:rPr>
          <w:i/>
          <w:iCs/>
          <w:lang w:eastAsia="en-US"/>
        </w:rPr>
        <w:t>Hui (Huawei) replies</w:t>
      </w:r>
    </w:p>
    <w:p w14:paraId="2692F736" w14:textId="77777777" w:rsidR="00DB0B69" w:rsidRPr="00A54044" w:rsidRDefault="00DB0B69" w:rsidP="00DB0B69">
      <w:pPr>
        <w:pStyle w:val="FP"/>
        <w:keepNext/>
        <w:rPr>
          <w:i/>
          <w:iCs/>
          <w:lang w:eastAsia="en-US"/>
        </w:rPr>
      </w:pPr>
      <w:r w:rsidRPr="00A54044">
        <w:rPr>
          <w:i/>
          <w:iCs/>
          <w:lang w:eastAsia="en-US"/>
        </w:rPr>
        <w:t>Mike (</w:t>
      </w:r>
      <w:proofErr w:type="spellStart"/>
      <w:r w:rsidRPr="00A54044">
        <w:rPr>
          <w:i/>
          <w:iCs/>
          <w:lang w:eastAsia="en-US"/>
        </w:rPr>
        <w:t>InterDigital</w:t>
      </w:r>
      <w:proofErr w:type="spellEnd"/>
      <w:r w:rsidRPr="00A54044">
        <w:rPr>
          <w:i/>
          <w:iCs/>
          <w:lang w:eastAsia="en-US"/>
        </w:rPr>
        <w:t>) comments</w:t>
      </w:r>
    </w:p>
    <w:p w14:paraId="6F229C0B" w14:textId="77777777" w:rsidR="00DB0B69" w:rsidRPr="00A54044" w:rsidRDefault="00DB0B69" w:rsidP="00DB0B69">
      <w:pPr>
        <w:pStyle w:val="FP"/>
        <w:keepNext/>
        <w:rPr>
          <w:i/>
          <w:iCs/>
          <w:lang w:eastAsia="en-US"/>
        </w:rPr>
      </w:pPr>
      <w:r w:rsidRPr="00A54044">
        <w:rPr>
          <w:i/>
          <w:iCs/>
          <w:lang w:eastAsia="en-US"/>
        </w:rPr>
        <w:t>Mike (</w:t>
      </w:r>
      <w:proofErr w:type="spellStart"/>
      <w:r w:rsidRPr="00A54044">
        <w:rPr>
          <w:i/>
          <w:iCs/>
          <w:lang w:eastAsia="en-US"/>
        </w:rPr>
        <w:t>InterDigital</w:t>
      </w:r>
      <w:proofErr w:type="spellEnd"/>
      <w:r w:rsidRPr="00A54044">
        <w:rPr>
          <w:i/>
          <w:iCs/>
          <w:lang w:eastAsia="en-US"/>
        </w:rPr>
        <w:t>) replies</w:t>
      </w:r>
    </w:p>
    <w:p w14:paraId="1DC95280" w14:textId="77777777" w:rsidR="00DB0B69" w:rsidRPr="00A54044" w:rsidRDefault="00DB0B69" w:rsidP="00DB0B69">
      <w:pPr>
        <w:pStyle w:val="FP"/>
        <w:keepNext/>
        <w:rPr>
          <w:i/>
          <w:iCs/>
          <w:lang w:eastAsia="en-US"/>
        </w:rPr>
      </w:pPr>
      <w:r w:rsidRPr="00A54044">
        <w:rPr>
          <w:i/>
          <w:iCs/>
          <w:lang w:eastAsia="en-US"/>
        </w:rPr>
        <w:t xml:space="preserve">Dario (Qualcomm) comments that this type of solutions should be discussed in </w:t>
      </w:r>
      <w:proofErr w:type="spellStart"/>
      <w:r w:rsidRPr="00A54044">
        <w:rPr>
          <w:i/>
          <w:iCs/>
          <w:lang w:eastAsia="en-US"/>
        </w:rPr>
        <w:t>FS_eUEPO</w:t>
      </w:r>
      <w:proofErr w:type="spellEnd"/>
    </w:p>
    <w:p w14:paraId="4F6EBFC2" w14:textId="77777777" w:rsidR="00DB0B69" w:rsidRPr="00A54044" w:rsidRDefault="00DB0B69" w:rsidP="00DB0B69">
      <w:pPr>
        <w:pStyle w:val="FP"/>
        <w:keepNext/>
        <w:rPr>
          <w:i/>
          <w:iCs/>
          <w:lang w:eastAsia="en-US"/>
        </w:rPr>
      </w:pPr>
      <w:r w:rsidRPr="00A54044">
        <w:rPr>
          <w:i/>
          <w:iCs/>
          <w:lang w:eastAsia="en-US"/>
        </w:rPr>
        <w:t>Mike (</w:t>
      </w:r>
      <w:proofErr w:type="spellStart"/>
      <w:r w:rsidRPr="00A54044">
        <w:rPr>
          <w:i/>
          <w:iCs/>
          <w:lang w:eastAsia="en-US"/>
        </w:rPr>
        <w:t>InterDigital</w:t>
      </w:r>
      <w:proofErr w:type="spellEnd"/>
      <w:r w:rsidRPr="00A54044">
        <w:rPr>
          <w:i/>
          <w:iCs/>
          <w:lang w:eastAsia="en-US"/>
        </w:rPr>
        <w:t>) comments that this solutions address an Edge KI and should be discussed within FS_EDGE_Ph2.</w:t>
      </w:r>
    </w:p>
    <w:p w14:paraId="66BF4559" w14:textId="77777777" w:rsidR="00DB0B69" w:rsidRPr="00A54044" w:rsidRDefault="00DB0B69" w:rsidP="00DB0B69">
      <w:pPr>
        <w:pStyle w:val="FP"/>
        <w:keepNext/>
        <w:rPr>
          <w:i/>
          <w:iCs/>
          <w:lang w:eastAsia="en-US"/>
        </w:rPr>
      </w:pPr>
      <w:r w:rsidRPr="00A54044">
        <w:rPr>
          <w:i/>
          <w:iCs/>
          <w:lang w:eastAsia="en-US"/>
        </w:rPr>
        <w:t>Hui(Huawei) supports Mike's view and believe this solution should be discussed in EC.</w:t>
      </w:r>
    </w:p>
    <w:p w14:paraId="52D4594C" w14:textId="77777777" w:rsidR="00DB0B69" w:rsidRPr="00A54044" w:rsidRDefault="00DB0B69" w:rsidP="00DB0B69">
      <w:pPr>
        <w:pStyle w:val="FP"/>
        <w:keepNext/>
        <w:rPr>
          <w:i/>
          <w:iCs/>
          <w:lang w:eastAsia="en-US"/>
        </w:rPr>
      </w:pPr>
      <w:r w:rsidRPr="00A54044">
        <w:rPr>
          <w:i/>
          <w:iCs/>
          <w:lang w:eastAsia="en-US"/>
        </w:rPr>
        <w:t>Laurent (Nokia): supports Hui(Huawei) and Mike's view and believe this solution should be discussed in EC.</w:t>
      </w:r>
    </w:p>
    <w:p w14:paraId="37729D04" w14:textId="77777777" w:rsidR="00DB0B69" w:rsidRPr="00A54044" w:rsidRDefault="00DB0B69" w:rsidP="00DB0B69">
      <w:pPr>
        <w:pStyle w:val="FP"/>
        <w:keepNext/>
        <w:rPr>
          <w:i/>
          <w:iCs/>
          <w:lang w:eastAsia="en-US"/>
        </w:rPr>
      </w:pPr>
      <w:proofErr w:type="spellStart"/>
      <w:r w:rsidRPr="00A54044">
        <w:rPr>
          <w:i/>
          <w:iCs/>
          <w:lang w:eastAsia="en-US"/>
        </w:rPr>
        <w:t>Changhong</w:t>
      </w:r>
      <w:proofErr w:type="spellEnd"/>
      <w:r w:rsidRPr="00A54044">
        <w:rPr>
          <w:i/>
          <w:iCs/>
          <w:lang w:eastAsia="en-US"/>
        </w:rPr>
        <w:t xml:space="preserve"> (Intel) asks to note this paper and discuss this solution in AI#9.22 at next meeting.</w:t>
      </w:r>
    </w:p>
    <w:p w14:paraId="42FE6537" w14:textId="77777777" w:rsidR="00DB0B69" w:rsidRPr="00A54044" w:rsidRDefault="00DB0B69" w:rsidP="00DB0B69">
      <w:pPr>
        <w:pStyle w:val="FP"/>
        <w:keepNext/>
        <w:rPr>
          <w:i/>
          <w:iCs/>
          <w:lang w:eastAsia="en-US"/>
        </w:rPr>
      </w:pPr>
      <w:r w:rsidRPr="00A54044">
        <w:rPr>
          <w:i/>
          <w:iCs/>
          <w:lang w:eastAsia="en-US"/>
        </w:rPr>
        <w:t>Hui (Huawei) provides r01 to address Yang's concern.</w:t>
      </w:r>
    </w:p>
    <w:p w14:paraId="347DC2C0" w14:textId="77777777" w:rsidR="00DB0B69" w:rsidRPr="00A54044" w:rsidRDefault="00DB0B69" w:rsidP="00DB0B69">
      <w:pPr>
        <w:pStyle w:val="FP"/>
        <w:keepNext/>
        <w:rPr>
          <w:i/>
          <w:iCs/>
          <w:lang w:eastAsia="en-US"/>
        </w:rPr>
      </w:pPr>
      <w:r w:rsidRPr="00A54044">
        <w:rPr>
          <w:i/>
          <w:iCs/>
          <w:lang w:eastAsia="en-US"/>
        </w:rPr>
        <w:t>Hui (Huawei) replies to Yang</w:t>
      </w:r>
    </w:p>
    <w:p w14:paraId="57A51C6F" w14:textId="77777777" w:rsidR="00DB0B69" w:rsidRPr="00A54044" w:rsidRDefault="00DB0B69" w:rsidP="00DB0B69">
      <w:pPr>
        <w:pStyle w:val="FP"/>
        <w:keepNext/>
        <w:rPr>
          <w:i/>
          <w:iCs/>
          <w:lang w:eastAsia="en-US"/>
        </w:rPr>
      </w:pPr>
      <w:r w:rsidRPr="00A54044">
        <w:rPr>
          <w:i/>
          <w:iCs/>
          <w:lang w:eastAsia="en-US"/>
        </w:rPr>
        <w:t>Yang (OPPO) replies to Hui</w:t>
      </w:r>
    </w:p>
    <w:p w14:paraId="7440C29C" w14:textId="77777777" w:rsidR="00DB0B69" w:rsidRPr="00A54044" w:rsidRDefault="00DB0B69" w:rsidP="00DB0B69">
      <w:pPr>
        <w:pStyle w:val="FP"/>
        <w:keepNext/>
        <w:rPr>
          <w:i/>
          <w:iCs/>
          <w:lang w:eastAsia="en-US"/>
        </w:rPr>
      </w:pPr>
      <w:r w:rsidRPr="00A54044">
        <w:rPr>
          <w:i/>
          <w:iCs/>
          <w:lang w:eastAsia="en-US"/>
        </w:rPr>
        <w:t>Hui (Huawei) disagree with only discussing this solution in AI#9.22.</w:t>
      </w:r>
    </w:p>
    <w:p w14:paraId="7376D746" w14:textId="77777777" w:rsidR="00DB0B69" w:rsidRPr="00A54044" w:rsidRDefault="00DB0B69" w:rsidP="00DB0B69">
      <w:pPr>
        <w:pStyle w:val="FP"/>
        <w:keepNext/>
        <w:rPr>
          <w:i/>
          <w:iCs/>
          <w:lang w:eastAsia="en-US"/>
        </w:rPr>
      </w:pPr>
      <w:r w:rsidRPr="00A54044">
        <w:rPr>
          <w:i/>
          <w:iCs/>
          <w:lang w:eastAsia="en-US"/>
        </w:rPr>
        <w:t>Yang (OPPO) supports Intel's proposal to note it</w:t>
      </w:r>
    </w:p>
    <w:p w14:paraId="312D9B55" w14:textId="77777777" w:rsidR="00DB0B69" w:rsidRPr="00A54044" w:rsidRDefault="00DB0B69" w:rsidP="00DB0B69">
      <w:pPr>
        <w:pStyle w:val="FP"/>
        <w:keepNext/>
        <w:rPr>
          <w:i/>
          <w:iCs/>
          <w:lang w:eastAsia="en-US"/>
        </w:rPr>
      </w:pPr>
      <w:r w:rsidRPr="00A54044">
        <w:rPr>
          <w:i/>
          <w:iCs/>
          <w:lang w:eastAsia="en-US"/>
        </w:rPr>
        <w:t>Dario (Qualcomm) is not OK to capture this solution in this TR at this stage due to the ongoing UEPO work.</w:t>
      </w:r>
    </w:p>
    <w:p w14:paraId="3DACCBF1" w14:textId="77777777" w:rsidR="00DB0B69" w:rsidRPr="00A54044" w:rsidRDefault="00DB0B69" w:rsidP="00DB0B69">
      <w:pPr>
        <w:pStyle w:val="FP"/>
        <w:keepNext/>
        <w:rPr>
          <w:i/>
          <w:iCs/>
          <w:lang w:eastAsia="en-US"/>
        </w:rPr>
      </w:pPr>
      <w:r w:rsidRPr="00A54044">
        <w:rPr>
          <w:i/>
          <w:iCs/>
          <w:lang w:eastAsia="en-US"/>
        </w:rPr>
        <w:t>Hui (Huawei) don't think the solution can be purely reused.</w:t>
      </w:r>
    </w:p>
    <w:p w14:paraId="2918C201" w14:textId="77777777" w:rsidR="00DB0B69" w:rsidRPr="00A54044" w:rsidRDefault="00DB0B69" w:rsidP="00DB0B69">
      <w:pPr>
        <w:pStyle w:val="FP"/>
        <w:keepNext/>
        <w:rPr>
          <w:i/>
          <w:iCs/>
          <w:lang w:eastAsia="en-US"/>
        </w:rPr>
      </w:pPr>
      <w:r w:rsidRPr="00A54044">
        <w:rPr>
          <w:i/>
          <w:iCs/>
          <w:lang w:eastAsia="en-US"/>
        </w:rPr>
        <w:t>Tingfang Tang (Lenovo) supports discuss the URSP related solution for KI#1 for FS_EDGE_Ph2 .</w:t>
      </w:r>
    </w:p>
    <w:p w14:paraId="35D777F5" w14:textId="77777777" w:rsidR="00DB0B69" w:rsidRPr="00A54044" w:rsidRDefault="00DB0B69" w:rsidP="00DB0B69">
      <w:pPr>
        <w:pStyle w:val="FP"/>
        <w:keepNext/>
        <w:rPr>
          <w:i/>
          <w:iCs/>
          <w:lang w:eastAsia="en-US"/>
        </w:rPr>
      </w:pPr>
      <w:r w:rsidRPr="00A54044">
        <w:rPr>
          <w:i/>
          <w:iCs/>
          <w:lang w:eastAsia="en-US"/>
        </w:rPr>
        <w:t xml:space="preserve">Patrice (Huawei, rapporteur) would appreciate if procedural objections could be lifted, as the scope of KI#1 of FS_EDGE_Ph2 is not the same as the scope of KI#1 of FS_UEPO, therefore UEPO TR is not appropriate to discuss content </w:t>
      </w:r>
      <w:proofErr w:type="spellStart"/>
      <w:r w:rsidRPr="00A54044">
        <w:rPr>
          <w:i/>
          <w:iCs/>
          <w:lang w:eastAsia="en-US"/>
        </w:rPr>
        <w:t>targetting</w:t>
      </w:r>
      <w:proofErr w:type="spellEnd"/>
      <w:r w:rsidRPr="00A54044">
        <w:rPr>
          <w:i/>
          <w:iCs/>
          <w:lang w:eastAsia="en-US"/>
        </w:rPr>
        <w:t xml:space="preserve"> FS_EDGE_Ph2 study.</w:t>
      </w:r>
    </w:p>
    <w:p w14:paraId="2621B272" w14:textId="77777777" w:rsidR="00DB0B69" w:rsidRPr="00A54044" w:rsidRDefault="00DB0B69" w:rsidP="00DB0B69">
      <w:pPr>
        <w:pStyle w:val="FP"/>
        <w:keepNext/>
        <w:rPr>
          <w:i/>
          <w:iCs/>
          <w:lang w:eastAsia="en-US"/>
        </w:rPr>
      </w:pPr>
      <w:r w:rsidRPr="00A54044">
        <w:rPr>
          <w:i/>
          <w:iCs/>
          <w:lang w:eastAsia="en-US"/>
        </w:rPr>
        <w:t>==== Revisions Deadline ====</w:t>
      </w:r>
    </w:p>
    <w:p w14:paraId="75C77AFB" w14:textId="77777777" w:rsidR="00DB0B69" w:rsidRPr="00A54044" w:rsidRDefault="00DB0B69" w:rsidP="00DB0B69">
      <w:pPr>
        <w:pStyle w:val="FP"/>
        <w:keepNext/>
        <w:rPr>
          <w:i/>
          <w:iCs/>
          <w:lang w:eastAsia="en-US"/>
        </w:rPr>
      </w:pPr>
      <w:proofErr w:type="spellStart"/>
      <w:r w:rsidRPr="00A54044">
        <w:rPr>
          <w:i/>
          <w:iCs/>
          <w:lang w:eastAsia="en-US"/>
        </w:rPr>
        <w:t>Changhong</w:t>
      </w:r>
      <w:proofErr w:type="spellEnd"/>
      <w:r w:rsidRPr="00A54044">
        <w:rPr>
          <w:i/>
          <w:iCs/>
          <w:lang w:eastAsia="en-US"/>
        </w:rPr>
        <w:t xml:space="preserve"> (Intel) clarifies that the same solution in </w:t>
      </w:r>
      <w:r w:rsidRPr="00A54044">
        <w:rPr>
          <w:i/>
          <w:iCs/>
          <w:color w:val="0000FF"/>
          <w:lang w:eastAsia="en-US"/>
        </w:rPr>
        <w:t>S2</w:t>
      </w:r>
      <w:r w:rsidRPr="00A54044">
        <w:rPr>
          <w:i/>
          <w:iCs/>
          <w:color w:val="0000FF"/>
          <w:lang w:eastAsia="en-US"/>
        </w:rPr>
        <w:noBreakHyphen/>
        <w:t>2202557</w:t>
      </w:r>
      <w:r w:rsidRPr="00A54044">
        <w:rPr>
          <w:i/>
          <w:iCs/>
          <w:lang w:eastAsia="en-US"/>
        </w:rPr>
        <w:t xml:space="preserve"> from Huawei was submitted to </w:t>
      </w:r>
      <w:proofErr w:type="spellStart"/>
      <w:r w:rsidRPr="00A54044">
        <w:rPr>
          <w:i/>
          <w:iCs/>
          <w:lang w:eastAsia="en-US"/>
        </w:rPr>
        <w:t>FS_eUEPO</w:t>
      </w:r>
      <w:proofErr w:type="spellEnd"/>
      <w:r w:rsidRPr="00A54044">
        <w:rPr>
          <w:i/>
          <w:iCs/>
          <w:lang w:eastAsia="en-US"/>
        </w:rPr>
        <w:t xml:space="preserve">, we should discuss the URSP aspect for roaming support in </w:t>
      </w:r>
      <w:proofErr w:type="spellStart"/>
      <w:r w:rsidRPr="00A54044">
        <w:rPr>
          <w:i/>
          <w:iCs/>
          <w:lang w:eastAsia="en-US"/>
        </w:rPr>
        <w:t>FS_eUEPO</w:t>
      </w:r>
      <w:proofErr w:type="spellEnd"/>
      <w:r w:rsidRPr="00A54044">
        <w:rPr>
          <w:i/>
          <w:iCs/>
          <w:lang w:eastAsia="en-US"/>
        </w:rPr>
        <w:t xml:space="preserve"> not here since this solution is not specific to edge computing.</w:t>
      </w:r>
    </w:p>
    <w:p w14:paraId="00C5D889" w14:textId="77777777" w:rsidR="00DB0B69" w:rsidRPr="00A54044" w:rsidRDefault="00DB0B69" w:rsidP="00DB0B69">
      <w:pPr>
        <w:pStyle w:val="FP"/>
        <w:keepNext/>
        <w:rPr>
          <w:i/>
          <w:iCs/>
          <w:lang w:eastAsia="en-US"/>
        </w:rPr>
      </w:pPr>
      <w:r w:rsidRPr="00A54044">
        <w:rPr>
          <w:i/>
          <w:iCs/>
          <w:lang w:eastAsia="en-US"/>
        </w:rPr>
        <w:t xml:space="preserve">Hui (Huawei) clarifies that the solution in </w:t>
      </w:r>
      <w:r w:rsidRPr="00A54044">
        <w:rPr>
          <w:i/>
          <w:iCs/>
          <w:color w:val="0000FF"/>
          <w:lang w:eastAsia="en-US"/>
        </w:rPr>
        <w:t>S2</w:t>
      </w:r>
      <w:r w:rsidRPr="00A54044">
        <w:rPr>
          <w:i/>
          <w:iCs/>
          <w:color w:val="0000FF"/>
          <w:lang w:eastAsia="en-US"/>
        </w:rPr>
        <w:noBreakHyphen/>
        <w:t>2202557</w:t>
      </w:r>
      <w:r w:rsidRPr="00A54044">
        <w:rPr>
          <w:i/>
          <w:iCs/>
          <w:lang w:eastAsia="en-US"/>
        </w:rPr>
        <w:t xml:space="preserve"> is different.</w:t>
      </w:r>
    </w:p>
    <w:p w14:paraId="4110C23B" w14:textId="77777777" w:rsidR="00DB0B69" w:rsidRPr="00A54044" w:rsidRDefault="00DB0B69" w:rsidP="00DB0B69">
      <w:pPr>
        <w:pStyle w:val="FP"/>
        <w:keepNext/>
        <w:rPr>
          <w:i/>
          <w:iCs/>
          <w:lang w:eastAsia="en-US"/>
        </w:rPr>
      </w:pPr>
    </w:p>
    <w:p w14:paraId="3AF82FB2" w14:textId="77777777" w:rsidR="00DB0B69" w:rsidRPr="00DA12F6" w:rsidRDefault="00DB0B69" w:rsidP="00DB0B69">
      <w:pPr>
        <w:keepNext/>
        <w:rPr>
          <w:rFonts w:cs="Arial"/>
          <w:b/>
        </w:rPr>
      </w:pPr>
      <w:r w:rsidRPr="00DA12F6">
        <w:rPr>
          <w:rFonts w:cs="Arial"/>
          <w:b/>
        </w:rPr>
        <w:t>Discussion and conclusion:</w:t>
      </w:r>
    </w:p>
    <w:p w14:paraId="7C328933" w14:textId="478A5D2C" w:rsidR="00DB0B69" w:rsidRDefault="00DB0B69" w:rsidP="00DB0B69">
      <w:r>
        <w:t>The presentation in Rel_18_Solutions_with_URSP_Impact_r01.pptx (see agenda item 2) was reviewed.</w:t>
      </w:r>
      <w:r w:rsidR="005A6B30">
        <w:t xml:space="preserve"> r01 was provided.</w:t>
      </w:r>
      <w:r>
        <w:t xml:space="preserve"> </w:t>
      </w:r>
      <w:r w:rsidRPr="00DB0B69">
        <w:rPr>
          <w:b/>
          <w:bCs/>
        </w:rPr>
        <w:t>This was left for further discussion.</w:t>
      </w:r>
    </w:p>
    <w:p w14:paraId="5E4A91EF" w14:textId="7FA49AAE" w:rsidR="00DB0B69" w:rsidRDefault="00DB0B69" w:rsidP="00DB0B69"/>
    <w:p w14:paraId="46741B6C" w14:textId="77777777" w:rsidR="00DB0B69" w:rsidRDefault="00DB0B69" w:rsidP="00DB0B69">
      <w:pPr>
        <w:keepNext/>
        <w:pBdr>
          <w:top w:val="single" w:sz="4" w:space="1" w:color="auto"/>
        </w:pBdr>
        <w:rPr>
          <w:lang w:eastAsia="en-US"/>
        </w:rPr>
      </w:pPr>
      <w:r>
        <w:rPr>
          <w:color w:val="0000FF"/>
          <w:lang w:eastAsia="en-US"/>
        </w:rPr>
        <w:lastRenderedPageBreak/>
        <w:t>S2</w:t>
      </w:r>
      <w:r>
        <w:rPr>
          <w:color w:val="0000FF"/>
          <w:lang w:eastAsia="en-US"/>
        </w:rPr>
        <w:noBreakHyphen/>
        <w:t>2202283</w:t>
      </w:r>
      <w:r>
        <w:rPr>
          <w:lang w:eastAsia="en-US"/>
        </w:rPr>
        <w:t xml:space="preserve"> (LS OUT) [DRAFT] Reply LS on Tx Profile (Source: LG Electronics)</w:t>
      </w:r>
    </w:p>
    <w:p w14:paraId="6F4CDBF8" w14:textId="77777777" w:rsidR="00DB0B69" w:rsidRPr="00A54044" w:rsidRDefault="00DB0B69" w:rsidP="00DB0B69">
      <w:pPr>
        <w:pStyle w:val="FP"/>
        <w:keepNext/>
        <w:rPr>
          <w:b/>
          <w:bCs/>
          <w:i/>
          <w:iCs/>
          <w:lang w:eastAsia="en-US"/>
        </w:rPr>
      </w:pPr>
      <w:r w:rsidRPr="00A54044">
        <w:rPr>
          <w:b/>
          <w:bCs/>
          <w:i/>
          <w:iCs/>
          <w:lang w:eastAsia="en-US"/>
        </w:rPr>
        <w:t>e-mail comments:</w:t>
      </w:r>
    </w:p>
    <w:p w14:paraId="729F9BD9" w14:textId="77777777" w:rsidR="00DB0B69" w:rsidRPr="00A54044" w:rsidRDefault="00DB0B69" w:rsidP="00DB0B69">
      <w:pPr>
        <w:pStyle w:val="FP"/>
        <w:keepNext/>
        <w:rPr>
          <w:i/>
          <w:iCs/>
          <w:lang w:eastAsia="en-US"/>
        </w:rPr>
      </w:pPr>
      <w:r w:rsidRPr="00A54044">
        <w:rPr>
          <w:i/>
          <w:iCs/>
          <w:lang w:eastAsia="en-US"/>
        </w:rPr>
        <w:t>LaeYoung (LGE) provides r01.</w:t>
      </w:r>
    </w:p>
    <w:p w14:paraId="702ABD41" w14:textId="77777777" w:rsidR="00DB0B69" w:rsidRPr="00A54044" w:rsidRDefault="00DB0B69" w:rsidP="00DB0B69">
      <w:pPr>
        <w:pStyle w:val="FP"/>
        <w:keepNext/>
        <w:rPr>
          <w:i/>
          <w:iCs/>
          <w:lang w:eastAsia="en-US"/>
        </w:rPr>
      </w:pPr>
      <w:r w:rsidRPr="00A54044">
        <w:rPr>
          <w:i/>
          <w:iCs/>
          <w:lang w:eastAsia="en-US"/>
        </w:rPr>
        <w:t>Fei (OPPO) comments on r01.</w:t>
      </w:r>
    </w:p>
    <w:p w14:paraId="32AB5655" w14:textId="77777777" w:rsidR="00DB0B69" w:rsidRPr="00A54044" w:rsidRDefault="00DB0B69" w:rsidP="00DB0B69">
      <w:pPr>
        <w:pStyle w:val="FP"/>
        <w:keepNext/>
        <w:rPr>
          <w:i/>
          <w:iCs/>
          <w:lang w:eastAsia="en-US"/>
        </w:rPr>
      </w:pPr>
      <w:r w:rsidRPr="00A54044">
        <w:rPr>
          <w:i/>
          <w:iCs/>
          <w:lang w:eastAsia="en-US"/>
        </w:rPr>
        <w:t>LaeYoung (LGE) replies to Fei (OPPO).</w:t>
      </w:r>
    </w:p>
    <w:p w14:paraId="721BCE1F" w14:textId="77777777" w:rsidR="00DB0B69" w:rsidRPr="00A54044" w:rsidRDefault="00DB0B69" w:rsidP="00DB0B69">
      <w:pPr>
        <w:pStyle w:val="FP"/>
        <w:keepNext/>
        <w:rPr>
          <w:i/>
          <w:iCs/>
          <w:lang w:eastAsia="en-US"/>
        </w:rPr>
      </w:pPr>
      <w:r w:rsidRPr="00A54044">
        <w:rPr>
          <w:i/>
          <w:iCs/>
          <w:lang w:eastAsia="en-US"/>
        </w:rPr>
        <w:t>Fei (OPPO) provides response.</w:t>
      </w:r>
    </w:p>
    <w:p w14:paraId="2FBF73E6" w14:textId="77777777" w:rsidR="00DB0B69" w:rsidRPr="00A54044" w:rsidRDefault="00DB0B69" w:rsidP="00DB0B69">
      <w:pPr>
        <w:pStyle w:val="FP"/>
        <w:keepNext/>
        <w:rPr>
          <w:i/>
          <w:iCs/>
          <w:lang w:eastAsia="en-US"/>
        </w:rPr>
      </w:pPr>
      <w:r w:rsidRPr="00A54044">
        <w:rPr>
          <w:i/>
          <w:iCs/>
          <w:lang w:eastAsia="en-US"/>
        </w:rPr>
        <w:t>LaeYoung (LGE) provides answers to Mehrdad (Samsung).</w:t>
      </w:r>
    </w:p>
    <w:p w14:paraId="5ECE031D" w14:textId="77777777" w:rsidR="00DB0B69" w:rsidRPr="00A54044" w:rsidRDefault="00DB0B69" w:rsidP="00DB0B69">
      <w:pPr>
        <w:pStyle w:val="FP"/>
        <w:keepNext/>
        <w:rPr>
          <w:i/>
          <w:iCs/>
          <w:lang w:eastAsia="en-US"/>
        </w:rPr>
      </w:pPr>
      <w:r w:rsidRPr="00A54044">
        <w:rPr>
          <w:i/>
          <w:iCs/>
          <w:lang w:eastAsia="en-US"/>
        </w:rPr>
        <w:t>Mehrdad (Samsung) comments and requests clarification and changes.</w:t>
      </w:r>
    </w:p>
    <w:p w14:paraId="205A5118" w14:textId="77777777" w:rsidR="00DB0B69" w:rsidRPr="00A54044" w:rsidRDefault="00DB0B69" w:rsidP="00DB0B69">
      <w:pPr>
        <w:pStyle w:val="FP"/>
        <w:keepNext/>
        <w:rPr>
          <w:i/>
          <w:iCs/>
          <w:lang w:eastAsia="en-US"/>
        </w:rPr>
      </w:pPr>
      <w:r w:rsidRPr="00A54044">
        <w:rPr>
          <w:i/>
          <w:iCs/>
          <w:lang w:eastAsia="en-US"/>
        </w:rPr>
        <w:t>LaeYoung (LGE) provides r02.</w:t>
      </w:r>
    </w:p>
    <w:p w14:paraId="43E5CC3A" w14:textId="77777777" w:rsidR="00DB0B69" w:rsidRPr="00A54044" w:rsidRDefault="00DB0B69" w:rsidP="00DB0B69">
      <w:pPr>
        <w:pStyle w:val="FP"/>
        <w:keepNext/>
        <w:rPr>
          <w:i/>
          <w:iCs/>
          <w:lang w:eastAsia="en-US"/>
        </w:rPr>
      </w:pPr>
      <w:r w:rsidRPr="00A54044">
        <w:rPr>
          <w:i/>
          <w:iCs/>
          <w:lang w:eastAsia="en-US"/>
        </w:rPr>
        <w:t>Fei (OPPO) provides further comments.</w:t>
      </w:r>
    </w:p>
    <w:p w14:paraId="61D8A3FC" w14:textId="77777777" w:rsidR="00DB0B69" w:rsidRPr="00A54044" w:rsidRDefault="00DB0B69" w:rsidP="00DB0B69">
      <w:pPr>
        <w:pStyle w:val="FP"/>
        <w:keepNext/>
        <w:rPr>
          <w:i/>
          <w:iCs/>
          <w:lang w:eastAsia="en-US"/>
        </w:rPr>
      </w:pPr>
      <w:r w:rsidRPr="00A54044">
        <w:rPr>
          <w:i/>
          <w:iCs/>
          <w:lang w:eastAsia="en-US"/>
        </w:rPr>
        <w:t>Mehrdad (Samsung) provides r03 and also adds further comments</w:t>
      </w:r>
    </w:p>
    <w:p w14:paraId="4F17EF5C" w14:textId="77777777" w:rsidR="00DB0B69" w:rsidRPr="00A54044" w:rsidRDefault="00DB0B69" w:rsidP="00DB0B69">
      <w:pPr>
        <w:pStyle w:val="FP"/>
        <w:keepNext/>
        <w:rPr>
          <w:i/>
          <w:iCs/>
          <w:lang w:eastAsia="en-US"/>
        </w:rPr>
      </w:pPr>
      <w:r w:rsidRPr="00A54044">
        <w:rPr>
          <w:i/>
          <w:iCs/>
          <w:lang w:eastAsia="en-US"/>
        </w:rPr>
        <w:t>LaeYoung (LGE) provides r04.</w:t>
      </w:r>
    </w:p>
    <w:p w14:paraId="64467D14" w14:textId="77777777" w:rsidR="00DB0B69" w:rsidRPr="00A54044" w:rsidRDefault="00DB0B69" w:rsidP="00DB0B69">
      <w:pPr>
        <w:pStyle w:val="FP"/>
        <w:keepNext/>
        <w:rPr>
          <w:i/>
          <w:iCs/>
          <w:lang w:eastAsia="en-US"/>
        </w:rPr>
      </w:pPr>
      <w:r w:rsidRPr="00A54044">
        <w:rPr>
          <w:i/>
          <w:iCs/>
          <w:lang w:eastAsia="en-US"/>
        </w:rPr>
        <w:t>Hong (Qualcomm) provides r05.</w:t>
      </w:r>
    </w:p>
    <w:p w14:paraId="7F394E3D" w14:textId="77777777" w:rsidR="00DB0B69" w:rsidRPr="00A54044" w:rsidRDefault="00DB0B69" w:rsidP="00DB0B69">
      <w:pPr>
        <w:pStyle w:val="FP"/>
        <w:keepNext/>
        <w:rPr>
          <w:i/>
          <w:iCs/>
          <w:lang w:eastAsia="en-US"/>
        </w:rPr>
      </w:pPr>
      <w:r w:rsidRPr="00A54044">
        <w:rPr>
          <w:i/>
          <w:iCs/>
          <w:lang w:eastAsia="en-US"/>
        </w:rPr>
        <w:t>LaeYoung (LGE) provides r06 with further clean-ups and editorial/minor changes.</w:t>
      </w:r>
    </w:p>
    <w:p w14:paraId="547B8287" w14:textId="77777777" w:rsidR="00DB0B69" w:rsidRPr="00A54044" w:rsidRDefault="00DB0B69" w:rsidP="00DB0B69">
      <w:pPr>
        <w:pStyle w:val="FP"/>
        <w:keepNext/>
        <w:rPr>
          <w:i/>
          <w:iCs/>
          <w:lang w:eastAsia="en-US"/>
        </w:rPr>
      </w:pPr>
      <w:r w:rsidRPr="00A54044">
        <w:rPr>
          <w:i/>
          <w:iCs/>
          <w:lang w:eastAsia="en-US"/>
        </w:rPr>
        <w:t>Fei (OPPO) provides r07.</w:t>
      </w:r>
    </w:p>
    <w:p w14:paraId="214B655D" w14:textId="77777777" w:rsidR="00DB0B69" w:rsidRPr="00A54044" w:rsidRDefault="00DB0B69" w:rsidP="00DB0B69">
      <w:pPr>
        <w:pStyle w:val="FP"/>
        <w:keepNext/>
        <w:rPr>
          <w:i/>
          <w:iCs/>
          <w:lang w:eastAsia="en-US"/>
        </w:rPr>
      </w:pPr>
      <w:r w:rsidRPr="00A54044">
        <w:rPr>
          <w:i/>
          <w:iCs/>
          <w:lang w:eastAsia="en-US"/>
        </w:rPr>
        <w:t>LaeYoung (LGE) responds to Fei (OPPO).</w:t>
      </w:r>
    </w:p>
    <w:p w14:paraId="647C5EF9" w14:textId="77777777" w:rsidR="00DB0B69" w:rsidRPr="00A54044" w:rsidRDefault="00DB0B69" w:rsidP="00DB0B69">
      <w:pPr>
        <w:pStyle w:val="FP"/>
        <w:keepNext/>
        <w:rPr>
          <w:i/>
          <w:iCs/>
          <w:lang w:eastAsia="en-US"/>
        </w:rPr>
      </w:pPr>
      <w:r w:rsidRPr="00A54044">
        <w:rPr>
          <w:i/>
          <w:iCs/>
          <w:lang w:eastAsia="en-US"/>
        </w:rPr>
        <w:t>Fei (OPPO) responds</w:t>
      </w:r>
    </w:p>
    <w:p w14:paraId="12546D85" w14:textId="77777777" w:rsidR="00DB0B69" w:rsidRPr="00A54044" w:rsidRDefault="00DB0B69" w:rsidP="00DB0B69">
      <w:pPr>
        <w:pStyle w:val="FP"/>
        <w:keepNext/>
        <w:rPr>
          <w:i/>
          <w:iCs/>
          <w:lang w:eastAsia="en-US"/>
        </w:rPr>
      </w:pPr>
      <w:r w:rsidRPr="00A54044">
        <w:rPr>
          <w:i/>
          <w:iCs/>
          <w:lang w:eastAsia="en-US"/>
        </w:rPr>
        <w:t>==== Revisions Deadline ====</w:t>
      </w:r>
    </w:p>
    <w:p w14:paraId="4BFA52D8" w14:textId="77777777" w:rsidR="00DB0B69" w:rsidRPr="00A54044" w:rsidRDefault="00DB0B69" w:rsidP="00DB0B69">
      <w:pPr>
        <w:pStyle w:val="FP"/>
        <w:keepNext/>
        <w:rPr>
          <w:i/>
          <w:iCs/>
          <w:lang w:eastAsia="en-US"/>
        </w:rPr>
      </w:pPr>
      <w:r w:rsidRPr="00A54044">
        <w:rPr>
          <w:i/>
          <w:iCs/>
          <w:lang w:eastAsia="en-US"/>
        </w:rPr>
        <w:t>Hong (Qualcomm) cannot accept r07 and prefer r06.</w:t>
      </w:r>
    </w:p>
    <w:p w14:paraId="5D4905E7" w14:textId="77777777" w:rsidR="00DB0B69" w:rsidRPr="00A54044" w:rsidRDefault="00DB0B69" w:rsidP="00DB0B69">
      <w:pPr>
        <w:pStyle w:val="FP"/>
        <w:keepNext/>
        <w:rPr>
          <w:i/>
          <w:iCs/>
          <w:lang w:eastAsia="en-US"/>
        </w:rPr>
      </w:pPr>
      <w:r w:rsidRPr="00A54044">
        <w:rPr>
          <w:i/>
          <w:iCs/>
          <w:lang w:eastAsia="en-US"/>
        </w:rPr>
        <w:t>LaeYoung (LGE) is fine with wording suggestion from Fei (OPPO) with small editorial changes.</w:t>
      </w:r>
    </w:p>
    <w:p w14:paraId="55745C2A" w14:textId="77777777" w:rsidR="00DB0B69" w:rsidRPr="00A54044" w:rsidRDefault="00DB0B69" w:rsidP="00DB0B69">
      <w:pPr>
        <w:pStyle w:val="FP"/>
        <w:keepNext/>
        <w:rPr>
          <w:i/>
          <w:iCs/>
          <w:lang w:eastAsia="en-US"/>
        </w:rPr>
      </w:pPr>
      <w:r w:rsidRPr="00A54044">
        <w:rPr>
          <w:i/>
          <w:iCs/>
          <w:lang w:eastAsia="en-US"/>
        </w:rPr>
        <w:t>Fei (OPPO) provides response to LaeYoung (LG).</w:t>
      </w:r>
    </w:p>
    <w:p w14:paraId="6C008AA7" w14:textId="77777777" w:rsidR="00DB0B69" w:rsidRPr="00A54044" w:rsidRDefault="00DB0B69" w:rsidP="00DB0B69">
      <w:pPr>
        <w:pStyle w:val="FP"/>
        <w:keepNext/>
        <w:rPr>
          <w:i/>
          <w:iCs/>
          <w:lang w:eastAsia="en-US"/>
        </w:rPr>
      </w:pPr>
      <w:r w:rsidRPr="00A54044">
        <w:rPr>
          <w:i/>
          <w:iCs/>
          <w:lang w:eastAsia="en-US"/>
        </w:rPr>
        <w:t>LaeYoung (LGE) proposes to add 'that seems not controllable by 3GPP standardization' to r07 to move forward.</w:t>
      </w:r>
    </w:p>
    <w:p w14:paraId="6BD408E0" w14:textId="77777777" w:rsidR="00DB0B69" w:rsidRPr="00A54044" w:rsidRDefault="00DB0B69" w:rsidP="00DB0B69">
      <w:pPr>
        <w:pStyle w:val="FP"/>
        <w:keepNext/>
        <w:rPr>
          <w:i/>
          <w:iCs/>
          <w:lang w:eastAsia="en-US"/>
        </w:rPr>
      </w:pPr>
      <w:r w:rsidRPr="00A54044">
        <w:rPr>
          <w:i/>
          <w:iCs/>
          <w:lang w:eastAsia="en-US"/>
        </w:rPr>
        <w:t>Fei (OPPO) can only accept r07 and object r00 to r06.</w:t>
      </w:r>
    </w:p>
    <w:p w14:paraId="40655BE8" w14:textId="77777777" w:rsidR="00DB0B69" w:rsidRPr="00A54044" w:rsidRDefault="00DB0B69" w:rsidP="00DB0B69">
      <w:pPr>
        <w:pStyle w:val="FP"/>
        <w:keepNext/>
        <w:rPr>
          <w:i/>
          <w:iCs/>
          <w:lang w:eastAsia="en-US"/>
        </w:rPr>
      </w:pPr>
      <w:r w:rsidRPr="00A54044">
        <w:rPr>
          <w:i/>
          <w:iCs/>
          <w:lang w:eastAsia="en-US"/>
        </w:rPr>
        <w:t>LaeYoung (LGE) is OK to go with r06, and also fine with either option suggested by Hong (Qualcomm).</w:t>
      </w:r>
    </w:p>
    <w:p w14:paraId="0B83A7BB" w14:textId="77777777" w:rsidR="00DB0B69" w:rsidRPr="00A54044" w:rsidRDefault="00DB0B69" w:rsidP="00DB0B69">
      <w:pPr>
        <w:pStyle w:val="FP"/>
        <w:keepNext/>
        <w:rPr>
          <w:i/>
          <w:iCs/>
          <w:lang w:eastAsia="en-US"/>
        </w:rPr>
      </w:pPr>
      <w:r w:rsidRPr="00A54044">
        <w:rPr>
          <w:i/>
          <w:iCs/>
          <w:lang w:eastAsia="en-US"/>
        </w:rPr>
        <w:t>LaeYoung (LGE) is also fine with wording suggestion from Hong (Qualcomm).</w:t>
      </w:r>
    </w:p>
    <w:p w14:paraId="54C6593E" w14:textId="77777777" w:rsidR="00DB0B69" w:rsidRPr="00A54044" w:rsidRDefault="00DB0B69" w:rsidP="00DB0B69">
      <w:pPr>
        <w:pStyle w:val="FP"/>
        <w:keepNext/>
        <w:rPr>
          <w:i/>
          <w:iCs/>
          <w:lang w:eastAsia="en-US"/>
        </w:rPr>
      </w:pPr>
      <w:r w:rsidRPr="00A54044">
        <w:rPr>
          <w:i/>
          <w:iCs/>
          <w:lang w:eastAsia="en-US"/>
        </w:rPr>
        <w:t>Fei (OPPO) asks clarification on the new wording from Hong (Qualcomm)</w:t>
      </w:r>
    </w:p>
    <w:p w14:paraId="585A9516" w14:textId="77777777" w:rsidR="00DB0B69" w:rsidRPr="00A54044" w:rsidRDefault="00DB0B69" w:rsidP="00DB0B69">
      <w:pPr>
        <w:pStyle w:val="FP"/>
        <w:keepNext/>
        <w:rPr>
          <w:i/>
          <w:iCs/>
          <w:lang w:eastAsia="en-US"/>
        </w:rPr>
      </w:pPr>
      <w:r w:rsidRPr="00A54044">
        <w:rPr>
          <w:i/>
          <w:iCs/>
          <w:lang w:eastAsia="en-US"/>
        </w:rPr>
        <w:t>Hong (Qualcomm) comments and suggest new wording.</w:t>
      </w:r>
    </w:p>
    <w:p w14:paraId="2616469C" w14:textId="77777777" w:rsidR="00DB0B69" w:rsidRPr="00A54044" w:rsidRDefault="00DB0B69" w:rsidP="00DB0B69">
      <w:pPr>
        <w:pStyle w:val="FP"/>
        <w:keepNext/>
        <w:rPr>
          <w:i/>
          <w:iCs/>
          <w:lang w:eastAsia="en-US"/>
        </w:rPr>
      </w:pPr>
      <w:r w:rsidRPr="00A54044">
        <w:rPr>
          <w:i/>
          <w:iCs/>
          <w:lang w:eastAsia="en-US"/>
        </w:rPr>
        <w:t>Hong (Qualcomm) replies to Fei.</w:t>
      </w:r>
    </w:p>
    <w:p w14:paraId="3F9F8B70" w14:textId="77777777" w:rsidR="00DB0B69" w:rsidRPr="00A54044" w:rsidRDefault="00DB0B69" w:rsidP="00DB0B69">
      <w:pPr>
        <w:pStyle w:val="FP"/>
        <w:keepNext/>
        <w:rPr>
          <w:i/>
          <w:iCs/>
          <w:lang w:eastAsia="en-US"/>
        </w:rPr>
      </w:pPr>
      <w:r w:rsidRPr="00A54044">
        <w:rPr>
          <w:i/>
          <w:iCs/>
          <w:lang w:eastAsia="en-US"/>
        </w:rPr>
        <w:t>LaeYoung (LGE) proposes to discuss this LS at CC#2 in order to add the agreeable text to the latest version, r07.</w:t>
      </w:r>
    </w:p>
    <w:p w14:paraId="66B52D70" w14:textId="77777777" w:rsidR="00DB0B69" w:rsidRPr="00A54044" w:rsidRDefault="00DB0B69" w:rsidP="00DB0B69">
      <w:pPr>
        <w:pStyle w:val="FP"/>
        <w:keepNext/>
        <w:rPr>
          <w:i/>
          <w:iCs/>
          <w:lang w:eastAsia="en-US"/>
        </w:rPr>
      </w:pPr>
      <w:r w:rsidRPr="00A54044">
        <w:rPr>
          <w:i/>
          <w:iCs/>
          <w:lang w:eastAsia="en-US"/>
        </w:rPr>
        <w:t>Fei (OPPO) replies to LaeYoung (LGE)</w:t>
      </w:r>
    </w:p>
    <w:p w14:paraId="4F9D1527" w14:textId="77777777" w:rsidR="00DB0B69" w:rsidRPr="00A54044" w:rsidRDefault="00DB0B69" w:rsidP="00DB0B69">
      <w:pPr>
        <w:pStyle w:val="FP"/>
        <w:keepNext/>
        <w:rPr>
          <w:i/>
          <w:iCs/>
          <w:lang w:eastAsia="en-US"/>
        </w:rPr>
      </w:pPr>
      <w:r w:rsidRPr="00A54044">
        <w:rPr>
          <w:i/>
          <w:iCs/>
          <w:lang w:eastAsia="en-US"/>
        </w:rPr>
        <w:t xml:space="preserve">Hong (Qualcomm) replies to </w:t>
      </w:r>
      <w:proofErr w:type="spellStart"/>
      <w:r w:rsidRPr="00A54044">
        <w:rPr>
          <w:i/>
          <w:iCs/>
          <w:lang w:eastAsia="en-US"/>
        </w:rPr>
        <w:t>Laeyoung</w:t>
      </w:r>
      <w:proofErr w:type="spellEnd"/>
      <w:r w:rsidRPr="00A54044">
        <w:rPr>
          <w:i/>
          <w:iCs/>
          <w:lang w:eastAsia="en-US"/>
        </w:rPr>
        <w:t>.</w:t>
      </w:r>
    </w:p>
    <w:p w14:paraId="58414F7C" w14:textId="77777777" w:rsidR="00DB0B69" w:rsidRPr="00A54044" w:rsidRDefault="00DB0B69" w:rsidP="00DB0B69">
      <w:pPr>
        <w:pStyle w:val="FP"/>
        <w:keepNext/>
        <w:rPr>
          <w:i/>
          <w:iCs/>
          <w:lang w:eastAsia="en-US"/>
        </w:rPr>
      </w:pPr>
      <w:r w:rsidRPr="00A54044">
        <w:rPr>
          <w:i/>
          <w:iCs/>
          <w:lang w:eastAsia="en-US"/>
        </w:rPr>
        <w:t>LaeYoung (LGE) suggests wording on top of wording from Hong (Qualcomm).</w:t>
      </w:r>
    </w:p>
    <w:p w14:paraId="5C932B7A" w14:textId="77777777" w:rsidR="00DB0B69" w:rsidRPr="00A54044" w:rsidRDefault="00DB0B69" w:rsidP="00DB0B69">
      <w:pPr>
        <w:pStyle w:val="FP"/>
        <w:keepNext/>
        <w:rPr>
          <w:i/>
          <w:iCs/>
          <w:lang w:eastAsia="en-US"/>
        </w:rPr>
      </w:pPr>
    </w:p>
    <w:p w14:paraId="14F7C296" w14:textId="77777777" w:rsidR="00DB0B69" w:rsidRPr="00DA12F6" w:rsidRDefault="00DB0B69" w:rsidP="00DB0B69">
      <w:pPr>
        <w:keepNext/>
        <w:rPr>
          <w:rFonts w:cs="Arial"/>
          <w:b/>
        </w:rPr>
      </w:pPr>
      <w:r w:rsidRPr="00DA12F6">
        <w:rPr>
          <w:rFonts w:cs="Arial"/>
          <w:b/>
        </w:rPr>
        <w:t>Discussion and conclusion:</w:t>
      </w:r>
    </w:p>
    <w:p w14:paraId="7FF0B11B" w14:textId="722EFC5F" w:rsidR="00DB0B69" w:rsidRDefault="00B952C1" w:rsidP="00DB0B69">
      <w:r>
        <w:t xml:space="preserve">It was reported that r08 appeared stable. </w:t>
      </w:r>
      <w:r w:rsidRPr="00B952C1">
        <w:rPr>
          <w:b/>
          <w:bCs/>
        </w:rPr>
        <w:t>This can be further discussed as it is an LS OUT. For related CRs, etc. minimal modifications to the revisions available at the deadline may be suggested for CC#3.</w:t>
      </w:r>
    </w:p>
    <w:p w14:paraId="0F94B755" w14:textId="574A043B" w:rsidR="00B952C1" w:rsidRDefault="00B952C1" w:rsidP="00DB0B69"/>
    <w:p w14:paraId="2587D130" w14:textId="3A50F11B" w:rsidR="00B952C1" w:rsidRDefault="00B952C1" w:rsidP="00B952C1">
      <w:pPr>
        <w:keepNext/>
        <w:pBdr>
          <w:top w:val="single" w:sz="4" w:space="1" w:color="auto"/>
        </w:pBdr>
        <w:rPr>
          <w:lang w:eastAsia="en-US"/>
        </w:rPr>
      </w:pPr>
      <w:r>
        <w:rPr>
          <w:color w:val="0000FF"/>
          <w:lang w:eastAsia="en-US"/>
        </w:rPr>
        <w:t>S2</w:t>
      </w:r>
      <w:r>
        <w:rPr>
          <w:color w:val="0000FF"/>
          <w:lang w:eastAsia="en-US"/>
        </w:rPr>
        <w:noBreakHyphen/>
        <w:t>2202536</w:t>
      </w:r>
      <w:r>
        <w:t xml:space="preserve"> </w:t>
      </w:r>
      <w:r>
        <w:rPr>
          <w:lang w:eastAsia="en-US"/>
        </w:rPr>
        <w:t xml:space="preserve">(CR) Clarification of MBS data forwarding (Source: Huawei, </w:t>
      </w:r>
      <w:proofErr w:type="spellStart"/>
      <w:r>
        <w:rPr>
          <w:lang w:eastAsia="en-US"/>
        </w:rPr>
        <w:t>HiSilicon</w:t>
      </w:r>
      <w:proofErr w:type="spellEnd"/>
      <w:r>
        <w:rPr>
          <w:lang w:eastAsia="en-US"/>
        </w:rPr>
        <w:t>)</w:t>
      </w:r>
    </w:p>
    <w:p w14:paraId="67EBEDC9" w14:textId="77777777" w:rsidR="00B952C1" w:rsidRPr="00A54044" w:rsidRDefault="00B952C1" w:rsidP="00B952C1">
      <w:pPr>
        <w:pStyle w:val="FP"/>
        <w:keepNext/>
        <w:rPr>
          <w:b/>
          <w:bCs/>
          <w:i/>
          <w:iCs/>
          <w:lang w:eastAsia="en-US"/>
        </w:rPr>
      </w:pPr>
      <w:r w:rsidRPr="00A54044">
        <w:rPr>
          <w:b/>
          <w:bCs/>
          <w:i/>
          <w:iCs/>
          <w:lang w:eastAsia="en-US"/>
        </w:rPr>
        <w:t>e-mail comments:</w:t>
      </w:r>
    </w:p>
    <w:p w14:paraId="493BDE82" w14:textId="77777777" w:rsidR="00B952C1" w:rsidRDefault="00B952C1" w:rsidP="00B952C1">
      <w:pPr>
        <w:pStyle w:val="FP"/>
        <w:keepNext/>
        <w:rPr>
          <w:i/>
          <w:iCs/>
          <w:lang w:eastAsia="en-US"/>
        </w:rPr>
      </w:pPr>
      <w:r>
        <w:rPr>
          <w:i/>
          <w:iCs/>
          <w:lang w:eastAsia="en-US"/>
        </w:rPr>
        <w:t>Fenqin (Huawei) provides r02</w:t>
      </w:r>
    </w:p>
    <w:p w14:paraId="155C837C" w14:textId="77777777" w:rsidR="00B952C1" w:rsidRDefault="00B952C1" w:rsidP="00B952C1">
      <w:pPr>
        <w:pStyle w:val="FP"/>
        <w:keepNext/>
        <w:rPr>
          <w:i/>
          <w:iCs/>
          <w:lang w:eastAsia="en-US"/>
        </w:rPr>
      </w:pPr>
      <w:r>
        <w:rPr>
          <w:i/>
          <w:iCs/>
          <w:lang w:eastAsia="en-US"/>
        </w:rPr>
        <w:t>Thomas (Nokia) provides r01</w:t>
      </w:r>
    </w:p>
    <w:p w14:paraId="684E9772" w14:textId="77777777" w:rsidR="00B952C1" w:rsidRDefault="00B952C1" w:rsidP="00B952C1">
      <w:pPr>
        <w:pStyle w:val="FP"/>
        <w:keepNext/>
        <w:rPr>
          <w:i/>
          <w:iCs/>
          <w:lang w:eastAsia="en-US"/>
        </w:rPr>
      </w:pPr>
      <w:r>
        <w:rPr>
          <w:i/>
          <w:iCs/>
          <w:lang w:eastAsia="en-US"/>
        </w:rPr>
        <w:t xml:space="preserve">Paul (Ericsson) provides r03 and comments that RAN3 asked SA2 in their LS in 2801 to take into account their agreements and specifically referring to a solution based on NG-C/N2 </w:t>
      </w:r>
      <w:proofErr w:type="spellStart"/>
      <w:r>
        <w:rPr>
          <w:i/>
          <w:iCs/>
          <w:lang w:eastAsia="en-US"/>
        </w:rPr>
        <w:t>signaling</w:t>
      </w:r>
      <w:proofErr w:type="spellEnd"/>
      <w:r>
        <w:rPr>
          <w:i/>
          <w:iCs/>
          <w:lang w:eastAsia="en-US"/>
        </w:rPr>
        <w:t>.</w:t>
      </w:r>
    </w:p>
    <w:p w14:paraId="2D2A01E1" w14:textId="77777777" w:rsidR="00B952C1" w:rsidRDefault="00B952C1" w:rsidP="00B952C1">
      <w:pPr>
        <w:pStyle w:val="FP"/>
        <w:keepNext/>
        <w:rPr>
          <w:i/>
          <w:iCs/>
          <w:lang w:eastAsia="en-US"/>
        </w:rPr>
      </w:pPr>
      <w:r>
        <w:rPr>
          <w:i/>
          <w:iCs/>
          <w:lang w:eastAsia="en-US"/>
        </w:rPr>
        <w:t>Thomas (Nokia) raises comments against r03</w:t>
      </w:r>
    </w:p>
    <w:p w14:paraId="179FAB3D" w14:textId="77777777" w:rsidR="00B952C1" w:rsidRDefault="00B952C1" w:rsidP="00B952C1">
      <w:pPr>
        <w:pStyle w:val="FP"/>
        <w:keepNext/>
        <w:rPr>
          <w:i/>
          <w:iCs/>
          <w:lang w:eastAsia="en-US"/>
        </w:rPr>
      </w:pPr>
      <w:r>
        <w:rPr>
          <w:i/>
          <w:iCs/>
          <w:lang w:eastAsia="en-US"/>
        </w:rPr>
        <w:t>Fenqin (Huawei) provides r04</w:t>
      </w:r>
    </w:p>
    <w:p w14:paraId="367D3024" w14:textId="77777777" w:rsidR="00B952C1" w:rsidRDefault="00B952C1" w:rsidP="00B952C1">
      <w:pPr>
        <w:pStyle w:val="FP"/>
        <w:keepNext/>
        <w:rPr>
          <w:i/>
          <w:iCs/>
          <w:lang w:eastAsia="en-US"/>
        </w:rPr>
      </w:pPr>
      <w:proofErr w:type="spellStart"/>
      <w:r>
        <w:rPr>
          <w:i/>
          <w:iCs/>
          <w:lang w:eastAsia="en-US"/>
        </w:rPr>
        <w:t>zhendong</w:t>
      </w:r>
      <w:proofErr w:type="spellEnd"/>
      <w:r>
        <w:rPr>
          <w:i/>
          <w:iCs/>
          <w:lang w:eastAsia="en-US"/>
        </w:rPr>
        <w:t xml:space="preserve"> (ZTE) provides r05</w:t>
      </w:r>
    </w:p>
    <w:p w14:paraId="29B6CAF1" w14:textId="77777777" w:rsidR="00B952C1" w:rsidRDefault="00B952C1" w:rsidP="00B952C1">
      <w:pPr>
        <w:pStyle w:val="FP"/>
        <w:keepNext/>
        <w:rPr>
          <w:i/>
          <w:iCs/>
          <w:lang w:eastAsia="en-US"/>
        </w:rPr>
      </w:pPr>
      <w:r>
        <w:rPr>
          <w:i/>
          <w:iCs/>
          <w:lang w:eastAsia="en-US"/>
        </w:rPr>
        <w:t>Fenqin (Huawei) objects r03 and r06 and suggest to take r04 way forward.</w:t>
      </w:r>
    </w:p>
    <w:p w14:paraId="297E2B47" w14:textId="77777777" w:rsidR="00B952C1" w:rsidRDefault="00B952C1" w:rsidP="00B952C1">
      <w:pPr>
        <w:pStyle w:val="FP"/>
        <w:keepNext/>
        <w:rPr>
          <w:i/>
          <w:iCs/>
          <w:lang w:eastAsia="en-US"/>
        </w:rPr>
      </w:pPr>
      <w:r>
        <w:rPr>
          <w:i/>
          <w:iCs/>
          <w:lang w:eastAsia="en-US"/>
        </w:rPr>
        <w:t>==== Revisions Deadline ====</w:t>
      </w:r>
    </w:p>
    <w:p w14:paraId="3D410D94" w14:textId="77777777" w:rsidR="00B952C1" w:rsidRDefault="00B952C1" w:rsidP="00B952C1">
      <w:pPr>
        <w:pStyle w:val="FP"/>
        <w:keepNext/>
        <w:rPr>
          <w:i/>
          <w:iCs/>
          <w:lang w:eastAsia="en-US"/>
        </w:rPr>
      </w:pPr>
      <w:proofErr w:type="spellStart"/>
      <w:r>
        <w:rPr>
          <w:i/>
          <w:iCs/>
          <w:lang w:eastAsia="en-US"/>
        </w:rPr>
        <w:t>zhendong</w:t>
      </w:r>
      <w:proofErr w:type="spellEnd"/>
      <w:r>
        <w:rPr>
          <w:i/>
          <w:iCs/>
          <w:lang w:eastAsia="en-US"/>
        </w:rPr>
        <w:t xml:space="preserve"> (ZTE) only accept r05</w:t>
      </w:r>
    </w:p>
    <w:p w14:paraId="62B4F920" w14:textId="77777777" w:rsidR="00B952C1" w:rsidRDefault="00B952C1" w:rsidP="00B952C1">
      <w:pPr>
        <w:pStyle w:val="FP"/>
        <w:keepNext/>
        <w:rPr>
          <w:i/>
          <w:iCs/>
          <w:lang w:eastAsia="en-US"/>
        </w:rPr>
      </w:pPr>
      <w:r>
        <w:rPr>
          <w:i/>
          <w:iCs/>
          <w:lang w:eastAsia="en-US"/>
        </w:rPr>
        <w:t>Thomas (Nokia) can accept r04 and r05</w:t>
      </w:r>
    </w:p>
    <w:p w14:paraId="7350C91F" w14:textId="77777777" w:rsidR="00B952C1" w:rsidRDefault="00B952C1" w:rsidP="00B952C1">
      <w:pPr>
        <w:pStyle w:val="FP"/>
        <w:keepNext/>
        <w:rPr>
          <w:i/>
          <w:iCs/>
          <w:lang w:eastAsia="en-US"/>
        </w:rPr>
      </w:pPr>
      <w:r>
        <w:rPr>
          <w:i/>
          <w:iCs/>
          <w:lang w:eastAsia="en-US"/>
        </w:rPr>
        <w:t>Comments that the issue was already discussed in a SA2#149e CC and the chair indicated that we could try to establish a working agreement in 150E is the same situation continues.</w:t>
      </w:r>
    </w:p>
    <w:p w14:paraId="14BF4DD1" w14:textId="77777777" w:rsidR="00B952C1" w:rsidRDefault="00B952C1" w:rsidP="00B952C1">
      <w:pPr>
        <w:pStyle w:val="FP"/>
        <w:keepNext/>
        <w:rPr>
          <w:i/>
          <w:iCs/>
          <w:lang w:eastAsia="en-US"/>
        </w:rPr>
      </w:pPr>
      <w:r>
        <w:rPr>
          <w:i/>
          <w:iCs/>
          <w:lang w:eastAsia="en-US"/>
        </w:rPr>
        <w:t>Suggest bringing this matter to a CC to see if a working agreement can this time be established</w:t>
      </w:r>
    </w:p>
    <w:p w14:paraId="7CF59ACD" w14:textId="77777777" w:rsidR="00B952C1" w:rsidRDefault="00B952C1" w:rsidP="00B952C1">
      <w:pPr>
        <w:pStyle w:val="FP"/>
        <w:keepNext/>
        <w:rPr>
          <w:i/>
          <w:iCs/>
          <w:lang w:eastAsia="en-US"/>
        </w:rPr>
      </w:pPr>
      <w:r>
        <w:rPr>
          <w:i/>
          <w:iCs/>
          <w:lang w:eastAsia="en-US"/>
        </w:rPr>
        <w:t>Paul (Ericsson) objects to all revisions except r03 and r06.</w:t>
      </w:r>
    </w:p>
    <w:p w14:paraId="610E31D0" w14:textId="4BA16EE0" w:rsidR="00B952C1" w:rsidRDefault="00B952C1" w:rsidP="00B952C1">
      <w:pPr>
        <w:pStyle w:val="FP"/>
        <w:keepNext/>
        <w:rPr>
          <w:i/>
          <w:iCs/>
          <w:lang w:eastAsia="en-US"/>
        </w:rPr>
      </w:pPr>
      <w:r>
        <w:rPr>
          <w:i/>
          <w:iCs/>
          <w:lang w:eastAsia="en-US"/>
        </w:rPr>
        <w:t>Fenqin (Huawei) object r03 and r06, and suggest to bring this to CC#2.</w:t>
      </w:r>
    </w:p>
    <w:p w14:paraId="0B275DEC" w14:textId="77777777" w:rsidR="00B952C1" w:rsidRPr="00A54044" w:rsidRDefault="00B952C1" w:rsidP="00B952C1">
      <w:pPr>
        <w:pStyle w:val="FP"/>
        <w:keepNext/>
        <w:rPr>
          <w:i/>
          <w:iCs/>
          <w:lang w:eastAsia="en-US"/>
        </w:rPr>
      </w:pPr>
    </w:p>
    <w:p w14:paraId="6E11DA70" w14:textId="77777777" w:rsidR="00B952C1" w:rsidRPr="00DA12F6" w:rsidRDefault="00B952C1" w:rsidP="00B952C1">
      <w:pPr>
        <w:keepNext/>
        <w:rPr>
          <w:rFonts w:cs="Arial"/>
          <w:b/>
        </w:rPr>
      </w:pPr>
      <w:r w:rsidRPr="00DA12F6">
        <w:rPr>
          <w:rFonts w:cs="Arial"/>
          <w:b/>
        </w:rPr>
        <w:t>Discussion and conclusion:</w:t>
      </w:r>
    </w:p>
    <w:p w14:paraId="3DF5ED2E" w14:textId="72633117" w:rsidR="00B952C1" w:rsidRDefault="00B952C1" w:rsidP="00B952C1">
      <w:r>
        <w:t xml:space="preserve">r01 to r06 were provided before the deadline and there is no agreement on which revisions are acceptable. Nokia suggested that a Working Agreement could be set on one of the revisions with least objections. </w:t>
      </w:r>
      <w:r w:rsidR="00045B40">
        <w:t xml:space="preserve">Ericsson commend that RAN WG3 has agreed on a solution and asked SA WG2 to fix things under SA WG2 Control, but Nokia and Huawei do not accept the alignment changes. Huawei reported that their contacts and Nokia colleagues had not confirmed that this was agreed in RAN WG3. Huawei understood that RAN WG3 asked to do this are no impacts. Ericsson referred to the incoming LS. Nokia clarified that there is a part of the LS which describes RAN WG3 agreements and another asking for </w:t>
      </w:r>
      <w:r w:rsidR="00045B40">
        <w:lastRenderedPageBreak/>
        <w:t>SA WG2 comment on the agreements. The SA WG2 Chair commented that there would need to be a strong majority of companies in favour of an option to try to set a Working Agreement and a show of hands was held:</w:t>
      </w:r>
    </w:p>
    <w:p w14:paraId="2BF57F56" w14:textId="5DC0BD62" w:rsidR="00045B40" w:rsidRDefault="00045B40" w:rsidP="00B952C1">
      <w:r>
        <w:t>Support Revision 5:</w:t>
      </w:r>
      <w:r>
        <w:tab/>
        <w:t>3</w:t>
      </w:r>
    </w:p>
    <w:p w14:paraId="45019587" w14:textId="03445765" w:rsidR="00045B40" w:rsidRDefault="00045B40" w:rsidP="00045B40">
      <w:r>
        <w:t>Support Revision 6:</w:t>
      </w:r>
      <w:r>
        <w:tab/>
        <w:t>4</w:t>
      </w:r>
    </w:p>
    <w:p w14:paraId="6D1A7130" w14:textId="7E361A7C" w:rsidR="00B952C1" w:rsidRDefault="00810096" w:rsidP="00DB0B69">
      <w:r>
        <w:t xml:space="preserve">There being no strong support for either revision, </w:t>
      </w:r>
      <w:r w:rsidRPr="00810096">
        <w:rPr>
          <w:b/>
          <w:bCs/>
        </w:rPr>
        <w:t>this was left for further discussion.</w:t>
      </w:r>
    </w:p>
    <w:p w14:paraId="2617F462" w14:textId="77777777" w:rsidR="00045B40" w:rsidRDefault="00045B40" w:rsidP="00045B40">
      <w:pPr>
        <w:keepNext/>
        <w:pBdr>
          <w:top w:val="single" w:sz="4" w:space="1" w:color="auto"/>
        </w:pBdr>
        <w:rPr>
          <w:lang w:eastAsia="en-US"/>
        </w:rPr>
      </w:pPr>
      <w:r>
        <w:rPr>
          <w:color w:val="0000FF"/>
          <w:lang w:eastAsia="en-US"/>
        </w:rPr>
        <w:t>S2</w:t>
      </w:r>
      <w:r>
        <w:rPr>
          <w:color w:val="0000FF"/>
          <w:lang w:eastAsia="en-US"/>
        </w:rPr>
        <w:noBreakHyphen/>
        <w:t>2202188</w:t>
      </w:r>
      <w:r>
        <w:rPr>
          <w:lang w:eastAsia="en-US"/>
        </w:rPr>
        <w:t xml:space="preserve"> (LS OUT) [DRAFT] Reply LS on Traffic Identification within 5G Media Streaming (Source: Ericsson)</w:t>
      </w:r>
    </w:p>
    <w:p w14:paraId="000727C0" w14:textId="77777777" w:rsidR="00045B40" w:rsidRPr="00A54044" w:rsidRDefault="00045B40" w:rsidP="00045B40">
      <w:pPr>
        <w:pStyle w:val="FP"/>
        <w:keepNext/>
        <w:rPr>
          <w:b/>
          <w:bCs/>
          <w:i/>
          <w:iCs/>
          <w:lang w:eastAsia="en-US"/>
        </w:rPr>
      </w:pPr>
      <w:r w:rsidRPr="00A54044">
        <w:rPr>
          <w:b/>
          <w:bCs/>
          <w:i/>
          <w:iCs/>
          <w:lang w:eastAsia="en-US"/>
        </w:rPr>
        <w:t>e-mail comments:</w:t>
      </w:r>
    </w:p>
    <w:p w14:paraId="2D8CA38E" w14:textId="77777777" w:rsidR="00045B40" w:rsidRPr="00A54044" w:rsidRDefault="00045B40" w:rsidP="00045B40">
      <w:pPr>
        <w:pStyle w:val="FP"/>
        <w:keepNext/>
        <w:rPr>
          <w:i/>
          <w:iCs/>
          <w:lang w:eastAsia="en-US"/>
        </w:rPr>
      </w:pPr>
      <w:r w:rsidRPr="00A54044">
        <w:rPr>
          <w:i/>
          <w:iCs/>
          <w:lang w:eastAsia="en-US"/>
        </w:rPr>
        <w:t>Pallab (Nokia) proposes to first discuss and agree on the CR proposed in 2189 before agreeing on the LS OUT</w:t>
      </w:r>
    </w:p>
    <w:p w14:paraId="076B37E9" w14:textId="77777777" w:rsidR="00045B40" w:rsidRPr="00A54044" w:rsidRDefault="00045B40" w:rsidP="00045B40">
      <w:pPr>
        <w:pStyle w:val="FP"/>
        <w:keepNext/>
        <w:rPr>
          <w:i/>
          <w:iCs/>
          <w:lang w:eastAsia="en-US"/>
        </w:rPr>
      </w:pPr>
      <w:r w:rsidRPr="00A54044">
        <w:rPr>
          <w:i/>
          <w:iCs/>
          <w:lang w:eastAsia="en-US"/>
        </w:rPr>
        <w:t>==== Revisions Deadline ====</w:t>
      </w:r>
    </w:p>
    <w:p w14:paraId="374CA509" w14:textId="77777777" w:rsidR="00045B40" w:rsidRPr="00A54044" w:rsidRDefault="00045B40" w:rsidP="00045B40">
      <w:pPr>
        <w:pStyle w:val="FP"/>
        <w:keepNext/>
        <w:rPr>
          <w:i/>
          <w:iCs/>
          <w:lang w:eastAsia="en-US"/>
        </w:rPr>
      </w:pPr>
    </w:p>
    <w:p w14:paraId="12641760" w14:textId="77777777" w:rsidR="00045B40" w:rsidRPr="00DA12F6" w:rsidRDefault="00045B40" w:rsidP="00045B40">
      <w:pPr>
        <w:keepNext/>
        <w:rPr>
          <w:rFonts w:cs="Arial"/>
          <w:b/>
        </w:rPr>
      </w:pPr>
      <w:r w:rsidRPr="00DA12F6">
        <w:rPr>
          <w:rFonts w:cs="Arial"/>
          <w:b/>
        </w:rPr>
        <w:t>Discussion and conclusion:</w:t>
      </w:r>
    </w:p>
    <w:p w14:paraId="24E16DD5" w14:textId="390623D7" w:rsidR="00045B40" w:rsidRDefault="00810096" w:rsidP="00045B40">
      <w:r>
        <w:t xml:space="preserve">This will be decided after resolution of </w:t>
      </w:r>
      <w:r w:rsidRPr="00810096">
        <w:rPr>
          <w:color w:val="0000FF"/>
        </w:rPr>
        <w:t>S2-2202189</w:t>
      </w:r>
      <w:r>
        <w:t>.</w:t>
      </w:r>
    </w:p>
    <w:p w14:paraId="773F4171" w14:textId="77777777" w:rsidR="00045B40" w:rsidRDefault="00045B40" w:rsidP="00045B40">
      <w:pPr>
        <w:keepNext/>
        <w:pBdr>
          <w:top w:val="single" w:sz="4" w:space="1" w:color="auto"/>
        </w:pBdr>
        <w:rPr>
          <w:lang w:eastAsia="en-US"/>
        </w:rPr>
      </w:pPr>
      <w:r>
        <w:rPr>
          <w:color w:val="0000FF"/>
          <w:lang w:eastAsia="en-US"/>
        </w:rPr>
        <w:t>S2</w:t>
      </w:r>
      <w:r>
        <w:rPr>
          <w:color w:val="0000FF"/>
          <w:lang w:eastAsia="en-US"/>
        </w:rPr>
        <w:noBreakHyphen/>
        <w:t>2202189</w:t>
      </w:r>
      <w:r>
        <w:rPr>
          <w:lang w:eastAsia="en-US"/>
        </w:rPr>
        <w:t xml:space="preserve"> (CR) 23.502 CR3431: Traffic Identification using </w:t>
      </w:r>
      <w:proofErr w:type="spellStart"/>
      <w:r>
        <w:rPr>
          <w:lang w:eastAsia="en-US"/>
        </w:rPr>
        <w:t>ToS</w:t>
      </w:r>
      <w:proofErr w:type="spellEnd"/>
      <w:r>
        <w:rPr>
          <w:lang w:eastAsia="en-US"/>
        </w:rPr>
        <w:t>/TC for 5G Media Streaming (Source: Ericsson)</w:t>
      </w:r>
    </w:p>
    <w:p w14:paraId="50BE8DAD" w14:textId="77777777" w:rsidR="00045B40" w:rsidRPr="00A54044" w:rsidRDefault="00045B40" w:rsidP="00045B40">
      <w:pPr>
        <w:pStyle w:val="FP"/>
        <w:keepNext/>
        <w:rPr>
          <w:b/>
          <w:bCs/>
          <w:i/>
          <w:iCs/>
          <w:lang w:eastAsia="en-US"/>
        </w:rPr>
      </w:pPr>
      <w:r w:rsidRPr="00A54044">
        <w:rPr>
          <w:b/>
          <w:bCs/>
          <w:i/>
          <w:iCs/>
          <w:lang w:eastAsia="en-US"/>
        </w:rPr>
        <w:t>e-mail comments:</w:t>
      </w:r>
    </w:p>
    <w:p w14:paraId="394E08FB" w14:textId="77777777" w:rsidR="00045B40" w:rsidRPr="00A54044" w:rsidRDefault="00045B40" w:rsidP="00045B40">
      <w:pPr>
        <w:pStyle w:val="FP"/>
        <w:keepNext/>
        <w:rPr>
          <w:i/>
          <w:iCs/>
          <w:lang w:eastAsia="en-US"/>
        </w:rPr>
      </w:pPr>
      <w:r w:rsidRPr="00A54044">
        <w:rPr>
          <w:i/>
          <w:iCs/>
          <w:lang w:eastAsia="en-US"/>
        </w:rPr>
        <w:t>Pallab (Nokia) comments and asks for clarification</w:t>
      </w:r>
    </w:p>
    <w:p w14:paraId="01BB4494" w14:textId="77777777" w:rsidR="00045B40" w:rsidRPr="00A54044" w:rsidRDefault="00045B40" w:rsidP="00045B40">
      <w:pPr>
        <w:pStyle w:val="FP"/>
        <w:keepNext/>
        <w:rPr>
          <w:i/>
          <w:iCs/>
          <w:lang w:eastAsia="en-US"/>
        </w:rPr>
      </w:pPr>
      <w:r w:rsidRPr="00A54044">
        <w:rPr>
          <w:i/>
          <w:iCs/>
          <w:lang w:eastAsia="en-US"/>
        </w:rPr>
        <w:t>Judy (Ericsson) responds to Pallab (Nokia)</w:t>
      </w:r>
    </w:p>
    <w:p w14:paraId="08428882" w14:textId="77777777" w:rsidR="00045B40" w:rsidRPr="00A54044" w:rsidRDefault="00045B40" w:rsidP="00045B40">
      <w:pPr>
        <w:pStyle w:val="FP"/>
        <w:keepNext/>
        <w:rPr>
          <w:i/>
          <w:iCs/>
          <w:lang w:eastAsia="en-US"/>
        </w:rPr>
      </w:pPr>
      <w:r w:rsidRPr="00A54044">
        <w:rPr>
          <w:i/>
          <w:iCs/>
          <w:lang w:eastAsia="en-US"/>
        </w:rPr>
        <w:t>Pallab (Nokia) responds to Judy (Ericsson)</w:t>
      </w:r>
    </w:p>
    <w:p w14:paraId="7B7B932E" w14:textId="77777777" w:rsidR="00045B40" w:rsidRPr="00A54044" w:rsidRDefault="00045B40" w:rsidP="00045B40">
      <w:pPr>
        <w:pStyle w:val="FP"/>
        <w:keepNext/>
        <w:rPr>
          <w:i/>
          <w:iCs/>
          <w:lang w:eastAsia="en-US"/>
        </w:rPr>
      </w:pPr>
      <w:r w:rsidRPr="00A54044">
        <w:rPr>
          <w:i/>
          <w:iCs/>
          <w:lang w:eastAsia="en-US"/>
        </w:rPr>
        <w:t>Haiyang (Huawei) comments; suggests to generate a 503 CR to update description of flow description.</w:t>
      </w:r>
    </w:p>
    <w:p w14:paraId="4ECA4622" w14:textId="77777777" w:rsidR="00045B40" w:rsidRPr="00A54044" w:rsidRDefault="00045B40" w:rsidP="00045B40">
      <w:pPr>
        <w:pStyle w:val="FP"/>
        <w:keepNext/>
        <w:rPr>
          <w:i/>
          <w:iCs/>
          <w:lang w:eastAsia="en-US"/>
        </w:rPr>
      </w:pPr>
      <w:r w:rsidRPr="00A54044">
        <w:rPr>
          <w:i/>
          <w:iCs/>
          <w:lang w:eastAsia="en-US"/>
        </w:rPr>
        <w:t>Haiyang (Huawei) clarifies</w:t>
      </w:r>
    </w:p>
    <w:p w14:paraId="40F16FC7" w14:textId="77777777" w:rsidR="00045B40" w:rsidRPr="00A54044" w:rsidRDefault="00045B40" w:rsidP="00045B40">
      <w:pPr>
        <w:pStyle w:val="FP"/>
        <w:keepNext/>
        <w:rPr>
          <w:i/>
          <w:iCs/>
          <w:lang w:eastAsia="en-US"/>
        </w:rPr>
      </w:pPr>
      <w:r w:rsidRPr="00A54044">
        <w:rPr>
          <w:i/>
          <w:iCs/>
          <w:lang w:eastAsia="en-US"/>
        </w:rPr>
        <w:t>Judy (Ericsson) responds to Pallab (Nokia) and asks Haiyang (Huawei) for clarification</w:t>
      </w:r>
    </w:p>
    <w:p w14:paraId="0959EE94" w14:textId="77777777" w:rsidR="00045B40" w:rsidRPr="00A54044" w:rsidRDefault="00045B40" w:rsidP="00045B40">
      <w:pPr>
        <w:pStyle w:val="FP"/>
        <w:keepNext/>
        <w:rPr>
          <w:i/>
          <w:iCs/>
          <w:lang w:eastAsia="en-US"/>
        </w:rPr>
      </w:pPr>
      <w:r w:rsidRPr="00A54044">
        <w:rPr>
          <w:i/>
          <w:iCs/>
          <w:lang w:eastAsia="en-US"/>
        </w:rPr>
        <w:t>Judy (Ericsson) ask further questions</w:t>
      </w:r>
    </w:p>
    <w:p w14:paraId="5A22499A" w14:textId="77777777" w:rsidR="00045B40" w:rsidRPr="00A54044" w:rsidRDefault="00045B40" w:rsidP="00045B40">
      <w:pPr>
        <w:pStyle w:val="FP"/>
        <w:keepNext/>
        <w:rPr>
          <w:i/>
          <w:iCs/>
          <w:lang w:eastAsia="en-US"/>
        </w:rPr>
      </w:pPr>
      <w:r w:rsidRPr="00A54044">
        <w:rPr>
          <w:i/>
          <w:iCs/>
          <w:lang w:eastAsia="en-US"/>
        </w:rPr>
        <w:t>Haiyang (Huawei) further responds</w:t>
      </w:r>
    </w:p>
    <w:p w14:paraId="706E8EBB" w14:textId="77777777" w:rsidR="00045B40" w:rsidRPr="00A54044" w:rsidRDefault="00045B40" w:rsidP="00045B40">
      <w:pPr>
        <w:pStyle w:val="FP"/>
        <w:keepNext/>
        <w:rPr>
          <w:i/>
          <w:iCs/>
          <w:lang w:eastAsia="en-US"/>
        </w:rPr>
      </w:pPr>
      <w:r w:rsidRPr="00A54044">
        <w:rPr>
          <w:i/>
          <w:iCs/>
          <w:lang w:eastAsia="en-US"/>
        </w:rPr>
        <w:t>Dario (Qualcomm) provides r01</w:t>
      </w:r>
    </w:p>
    <w:p w14:paraId="5C668A74" w14:textId="77777777" w:rsidR="00045B40" w:rsidRPr="00A54044" w:rsidRDefault="00045B40" w:rsidP="00045B40">
      <w:pPr>
        <w:pStyle w:val="FP"/>
        <w:keepNext/>
        <w:rPr>
          <w:i/>
          <w:iCs/>
          <w:lang w:eastAsia="en-US"/>
        </w:rPr>
      </w:pPr>
      <w:r w:rsidRPr="00A54044">
        <w:rPr>
          <w:i/>
          <w:iCs/>
          <w:lang w:eastAsia="en-US"/>
        </w:rPr>
        <w:t>Judy (Ericsson) provides r03 based on r00 and comments, please ignore r02.</w:t>
      </w:r>
    </w:p>
    <w:p w14:paraId="64DA5AFB" w14:textId="77777777" w:rsidR="00045B40" w:rsidRPr="00A54044" w:rsidRDefault="00045B40" w:rsidP="00045B40">
      <w:pPr>
        <w:pStyle w:val="FP"/>
        <w:keepNext/>
        <w:rPr>
          <w:i/>
          <w:iCs/>
          <w:lang w:eastAsia="en-US"/>
        </w:rPr>
      </w:pPr>
      <w:r w:rsidRPr="00A54044">
        <w:rPr>
          <w:i/>
          <w:iCs/>
          <w:lang w:eastAsia="en-US"/>
        </w:rPr>
        <w:t>Pallab (Nokia) asks if we can agree that there is no need for this CR and reply to SA4 accordingly</w:t>
      </w:r>
    </w:p>
    <w:p w14:paraId="27E13D08" w14:textId="77777777" w:rsidR="00045B40" w:rsidRPr="00A54044" w:rsidRDefault="00045B40" w:rsidP="00045B40">
      <w:pPr>
        <w:pStyle w:val="FP"/>
        <w:keepNext/>
        <w:rPr>
          <w:i/>
          <w:iCs/>
          <w:lang w:eastAsia="en-US"/>
        </w:rPr>
      </w:pPr>
      <w:r w:rsidRPr="00A54044">
        <w:rPr>
          <w:i/>
          <w:iCs/>
          <w:lang w:eastAsia="en-US"/>
        </w:rPr>
        <w:t>Dario (Qualcomm) comments.</w:t>
      </w:r>
    </w:p>
    <w:p w14:paraId="06EF1A53" w14:textId="77777777" w:rsidR="00045B40" w:rsidRPr="00A54044" w:rsidRDefault="00045B40" w:rsidP="00045B40">
      <w:pPr>
        <w:pStyle w:val="FP"/>
        <w:keepNext/>
        <w:rPr>
          <w:i/>
          <w:iCs/>
          <w:lang w:eastAsia="en-US"/>
        </w:rPr>
      </w:pPr>
      <w:r w:rsidRPr="00A54044">
        <w:rPr>
          <w:i/>
          <w:iCs/>
          <w:lang w:eastAsia="en-US"/>
        </w:rPr>
        <w:t>Judy (Ericsson) propose to go with the CR proposal to support the SA4 use case.</w:t>
      </w:r>
    </w:p>
    <w:p w14:paraId="1DD1A165" w14:textId="77777777" w:rsidR="00045B40" w:rsidRPr="00A54044" w:rsidRDefault="00045B40" w:rsidP="00045B40">
      <w:pPr>
        <w:pStyle w:val="FP"/>
        <w:keepNext/>
        <w:rPr>
          <w:i/>
          <w:iCs/>
          <w:lang w:eastAsia="en-US"/>
        </w:rPr>
      </w:pPr>
      <w:r w:rsidRPr="00A54044">
        <w:rPr>
          <w:i/>
          <w:iCs/>
          <w:lang w:eastAsia="en-US"/>
        </w:rPr>
        <w:t>Pallab (Nokia) proposes to NOTE the CR and respond to SA4 accordingly</w:t>
      </w:r>
    </w:p>
    <w:p w14:paraId="0E295EDC" w14:textId="77777777" w:rsidR="00045B40" w:rsidRPr="00A54044" w:rsidRDefault="00045B40" w:rsidP="00045B40">
      <w:pPr>
        <w:pStyle w:val="FP"/>
        <w:keepNext/>
        <w:rPr>
          <w:i/>
          <w:iCs/>
          <w:lang w:eastAsia="en-US"/>
        </w:rPr>
      </w:pPr>
      <w:r w:rsidRPr="00A54044">
        <w:rPr>
          <w:i/>
          <w:iCs/>
          <w:lang w:eastAsia="en-US"/>
        </w:rPr>
        <w:t>==== Revisions Deadline ====</w:t>
      </w:r>
    </w:p>
    <w:p w14:paraId="6428D61E" w14:textId="77777777" w:rsidR="00045B40" w:rsidRPr="00A54044" w:rsidRDefault="00045B40" w:rsidP="00045B40">
      <w:pPr>
        <w:pStyle w:val="FP"/>
        <w:keepNext/>
        <w:rPr>
          <w:i/>
          <w:iCs/>
          <w:lang w:eastAsia="en-US"/>
        </w:rPr>
      </w:pPr>
      <w:r w:rsidRPr="00A54044">
        <w:rPr>
          <w:i/>
          <w:iCs/>
          <w:lang w:eastAsia="en-US"/>
        </w:rPr>
        <w:t>Dario (Qualcomm) is fine with noting the CR.</w:t>
      </w:r>
    </w:p>
    <w:p w14:paraId="0DAB1F95" w14:textId="77777777" w:rsidR="00045B40" w:rsidRPr="00A54044" w:rsidRDefault="00045B40" w:rsidP="00045B40">
      <w:pPr>
        <w:pStyle w:val="FP"/>
        <w:keepNext/>
        <w:rPr>
          <w:i/>
          <w:iCs/>
          <w:lang w:eastAsia="en-US"/>
        </w:rPr>
      </w:pPr>
      <w:r w:rsidRPr="00A54044">
        <w:rPr>
          <w:i/>
          <w:iCs/>
          <w:lang w:eastAsia="en-US"/>
        </w:rPr>
        <w:t>Judy (Ericsson) does not agree to note this CR as there is no technical argument provided, and requests we allow for services deployment support by the operators with knowledge of responsibility documented in 3GPP specs.</w:t>
      </w:r>
    </w:p>
    <w:p w14:paraId="78E75312" w14:textId="77777777" w:rsidR="00045B40" w:rsidRPr="00A54044" w:rsidRDefault="00045B40" w:rsidP="00045B40">
      <w:pPr>
        <w:pStyle w:val="FP"/>
        <w:keepNext/>
        <w:rPr>
          <w:i/>
          <w:iCs/>
          <w:lang w:eastAsia="en-US"/>
        </w:rPr>
      </w:pPr>
    </w:p>
    <w:p w14:paraId="5D6ABF5D" w14:textId="77777777" w:rsidR="00045B40" w:rsidRPr="00DA12F6" w:rsidRDefault="00045B40" w:rsidP="00045B40">
      <w:pPr>
        <w:keepNext/>
        <w:rPr>
          <w:rFonts w:cs="Arial"/>
          <w:b/>
        </w:rPr>
      </w:pPr>
      <w:r w:rsidRPr="00DA12F6">
        <w:rPr>
          <w:rFonts w:cs="Arial"/>
          <w:b/>
        </w:rPr>
        <w:t>Discussion and conclusion:</w:t>
      </w:r>
    </w:p>
    <w:p w14:paraId="633C4D4B" w14:textId="07ECD14B" w:rsidR="00045B40" w:rsidRDefault="00C00F6C" w:rsidP="00045B40">
      <w:r>
        <w:t xml:space="preserve">Ericsson commented that the issue raised by Nokia is captured in a note which indicates that operators supporting the service will have the necessary traffic identification information available. Nokia disagreed that this solved the issue. </w:t>
      </w:r>
      <w:r w:rsidRPr="00C00F6C">
        <w:rPr>
          <w:b/>
          <w:bCs/>
        </w:rPr>
        <w:t>This was left for further discussion.</w:t>
      </w:r>
    </w:p>
    <w:p w14:paraId="6B75D36A" w14:textId="77777777" w:rsidR="00B952C1" w:rsidRDefault="00B952C1" w:rsidP="00DB0B69"/>
    <w:p w14:paraId="56D9AAC8" w14:textId="77777777" w:rsidR="00DB0B69" w:rsidRDefault="00DB0B69" w:rsidP="00DB0B69">
      <w:pPr>
        <w:keepNext/>
        <w:pBdr>
          <w:top w:val="single" w:sz="4" w:space="1" w:color="auto"/>
        </w:pBdr>
      </w:pPr>
      <w:r w:rsidRPr="009C573D">
        <w:rPr>
          <w:color w:val="0000FF"/>
        </w:rPr>
        <w:t>S2-2202739</w:t>
      </w:r>
      <w:r w:rsidRPr="009C573D">
        <w:t xml:space="preserve"> (CR) 23.502 CR3102R3: AMF relocation in connected state (Source: NEC)</w:t>
      </w:r>
    </w:p>
    <w:p w14:paraId="7779B1A4" w14:textId="77777777" w:rsidR="00DB0B69" w:rsidRPr="009C573D" w:rsidRDefault="00DB0B69" w:rsidP="00DB0B69">
      <w:pPr>
        <w:pStyle w:val="FP"/>
        <w:keepNext/>
        <w:rPr>
          <w:i/>
          <w:iCs/>
          <w:lang w:eastAsia="en-US"/>
        </w:rPr>
      </w:pPr>
      <w:r w:rsidRPr="009C573D">
        <w:rPr>
          <w:b/>
          <w:bCs/>
          <w:lang w:eastAsia="en-US"/>
        </w:rPr>
        <w:t>e-mail comments:</w:t>
      </w:r>
      <w:r w:rsidRPr="009C573D">
        <w:rPr>
          <w:b/>
          <w:bCs/>
          <w:lang w:eastAsia="en-US"/>
        </w:rPr>
        <w:cr/>
      </w:r>
      <w:proofErr w:type="spellStart"/>
      <w:r w:rsidRPr="009C573D">
        <w:rPr>
          <w:i/>
          <w:iCs/>
          <w:lang w:eastAsia="en-US"/>
        </w:rPr>
        <w:t>Jinguo</w:t>
      </w:r>
      <w:proofErr w:type="spellEnd"/>
      <w:r w:rsidRPr="009C573D">
        <w:rPr>
          <w:i/>
          <w:iCs/>
          <w:lang w:eastAsia="en-US"/>
        </w:rPr>
        <w:t>(ZTE) propose to note this paper</w:t>
      </w:r>
      <w:r w:rsidRPr="009C573D">
        <w:rPr>
          <w:i/>
          <w:iCs/>
          <w:lang w:eastAsia="en-US"/>
        </w:rPr>
        <w:cr/>
        <w:t xml:space="preserve">Fenqin(Huawei) share the view as </w:t>
      </w:r>
      <w:proofErr w:type="spellStart"/>
      <w:r w:rsidRPr="009C573D">
        <w:rPr>
          <w:i/>
          <w:iCs/>
          <w:lang w:eastAsia="en-US"/>
        </w:rPr>
        <w:t>Jinguo</w:t>
      </w:r>
      <w:proofErr w:type="spellEnd"/>
      <w:r w:rsidRPr="009C573D">
        <w:rPr>
          <w:i/>
          <w:iCs/>
          <w:lang w:eastAsia="en-US"/>
        </w:rPr>
        <w:cr/>
      </w:r>
      <w:proofErr w:type="spellStart"/>
      <w:r w:rsidRPr="009C573D">
        <w:rPr>
          <w:i/>
          <w:iCs/>
          <w:lang w:eastAsia="en-US"/>
        </w:rPr>
        <w:t>Jinguo</w:t>
      </w:r>
      <w:proofErr w:type="spellEnd"/>
      <w:r w:rsidRPr="009C573D">
        <w:rPr>
          <w:i/>
          <w:iCs/>
          <w:lang w:eastAsia="en-US"/>
        </w:rPr>
        <w:t>(ZTE) replies to Kundan(NEC)</w:t>
      </w:r>
      <w:r w:rsidRPr="009C573D">
        <w:rPr>
          <w:i/>
          <w:iCs/>
          <w:lang w:eastAsia="en-US"/>
        </w:rPr>
        <w:cr/>
        <w:t>Alessio(Nokia) requests to just remove the editor's note and approve r01</w:t>
      </w:r>
      <w:r w:rsidRPr="009C573D">
        <w:rPr>
          <w:i/>
          <w:iCs/>
          <w:lang w:eastAsia="en-US"/>
        </w:rPr>
        <w:cr/>
        <w:t xml:space="preserve">Kundan(NEC) addresses </w:t>
      </w:r>
      <w:proofErr w:type="spellStart"/>
      <w:r w:rsidRPr="009C573D">
        <w:rPr>
          <w:i/>
          <w:iCs/>
          <w:lang w:eastAsia="en-US"/>
        </w:rPr>
        <w:t>Jinguo</w:t>
      </w:r>
      <w:proofErr w:type="spellEnd"/>
      <w:r w:rsidRPr="009C573D">
        <w:rPr>
          <w:i/>
          <w:iCs/>
          <w:lang w:eastAsia="en-US"/>
        </w:rPr>
        <w:t xml:space="preserve"> and Fenqin concern.</w:t>
      </w:r>
      <w:r w:rsidRPr="009C573D">
        <w:rPr>
          <w:i/>
          <w:iCs/>
          <w:lang w:eastAsia="en-US"/>
        </w:rPr>
        <w:cr/>
        <w:t>Peter Hedman (Ericsson) provides r02</w:t>
      </w:r>
      <w:r w:rsidRPr="009C573D">
        <w:rPr>
          <w:i/>
          <w:iCs/>
          <w:lang w:eastAsia="en-US"/>
        </w:rPr>
        <w:cr/>
      </w:r>
      <w:proofErr w:type="spellStart"/>
      <w:r w:rsidRPr="009C573D">
        <w:rPr>
          <w:i/>
          <w:iCs/>
          <w:lang w:eastAsia="en-US"/>
        </w:rPr>
        <w:t>Jinguo</w:t>
      </w:r>
      <w:proofErr w:type="spellEnd"/>
      <w:r w:rsidRPr="009C573D">
        <w:rPr>
          <w:i/>
          <w:iCs/>
          <w:lang w:eastAsia="en-US"/>
        </w:rPr>
        <w:t>(ZTE) is ok with r02</w:t>
      </w:r>
      <w:r w:rsidRPr="009C573D">
        <w:rPr>
          <w:i/>
          <w:iCs/>
          <w:lang w:eastAsia="en-US"/>
        </w:rPr>
        <w:cr/>
        <w:t>Fenqin (Huawei) is also ok with r02</w:t>
      </w:r>
      <w:r w:rsidRPr="009C573D">
        <w:rPr>
          <w:i/>
          <w:iCs/>
          <w:lang w:eastAsia="en-US"/>
        </w:rPr>
        <w:cr/>
        <w:t>==== Revisions Deadline ====</w:t>
      </w:r>
    </w:p>
    <w:p w14:paraId="12A0CB81" w14:textId="77777777" w:rsidR="00DB0B69" w:rsidRPr="00DA12F6" w:rsidRDefault="00DB0B69" w:rsidP="00DB0B69">
      <w:pPr>
        <w:keepNext/>
        <w:rPr>
          <w:rFonts w:cs="Arial"/>
          <w:b/>
        </w:rPr>
      </w:pPr>
      <w:r w:rsidRPr="00DA12F6">
        <w:rPr>
          <w:rFonts w:cs="Arial"/>
          <w:b/>
        </w:rPr>
        <w:t>Discussion and conclusion:</w:t>
      </w:r>
    </w:p>
    <w:p w14:paraId="3DABCF22" w14:textId="22F89EAC" w:rsidR="00DB0B69" w:rsidRDefault="00810096" w:rsidP="00DB0B69">
      <w:r w:rsidRPr="00C00F6C">
        <w:rPr>
          <w:b/>
          <w:bCs/>
        </w:rPr>
        <w:t>This was left for further discussion.</w:t>
      </w:r>
    </w:p>
    <w:p w14:paraId="033618D5" w14:textId="77777777" w:rsidR="00DB0B69" w:rsidRDefault="00DB0B69" w:rsidP="00DB0B69">
      <w:pPr>
        <w:keepNext/>
        <w:pBdr>
          <w:top w:val="single" w:sz="4" w:space="1" w:color="auto"/>
        </w:pBdr>
        <w:rPr>
          <w:lang w:eastAsia="en-US"/>
        </w:rPr>
      </w:pPr>
      <w:r>
        <w:rPr>
          <w:color w:val="0000FF"/>
          <w:lang w:eastAsia="en-US"/>
        </w:rPr>
        <w:lastRenderedPageBreak/>
        <w:t>S2</w:t>
      </w:r>
      <w:r>
        <w:rPr>
          <w:color w:val="0000FF"/>
          <w:lang w:eastAsia="en-US"/>
        </w:rPr>
        <w:noBreakHyphen/>
        <w:t>2202818</w:t>
      </w:r>
      <w:r>
        <w:rPr>
          <w:lang w:eastAsia="en-US"/>
        </w:rPr>
        <w:t xml:space="preserve"> (P-CR) Update to Key Issue#5. (Source: China Mobile Com. Corporation, China Southern Power Grid)</w:t>
      </w:r>
    </w:p>
    <w:p w14:paraId="4D634FD0" w14:textId="77777777" w:rsidR="00DB0B69" w:rsidRPr="00A54044" w:rsidRDefault="00DB0B69" w:rsidP="00DB0B69">
      <w:pPr>
        <w:pStyle w:val="FP"/>
        <w:keepNext/>
        <w:rPr>
          <w:b/>
          <w:bCs/>
          <w:i/>
          <w:iCs/>
          <w:lang w:eastAsia="en-US"/>
        </w:rPr>
      </w:pPr>
      <w:r w:rsidRPr="00A54044">
        <w:rPr>
          <w:b/>
          <w:bCs/>
          <w:i/>
          <w:iCs/>
          <w:lang w:eastAsia="en-US"/>
        </w:rPr>
        <w:t>e-mail comments:</w:t>
      </w:r>
    </w:p>
    <w:p w14:paraId="75F9AD63" w14:textId="77777777" w:rsidR="00DB0B69" w:rsidRPr="00A54044" w:rsidRDefault="00DB0B69" w:rsidP="00DB0B69">
      <w:pPr>
        <w:pStyle w:val="FP"/>
        <w:keepNext/>
        <w:rPr>
          <w:i/>
          <w:iCs/>
          <w:lang w:eastAsia="en-US"/>
        </w:rPr>
      </w:pPr>
      <w:r w:rsidRPr="00A54044">
        <w:rPr>
          <w:i/>
          <w:iCs/>
          <w:lang w:eastAsia="en-US"/>
        </w:rPr>
        <w:t>Sang-Jun (Samsung) provides comments for clarification.</w:t>
      </w:r>
    </w:p>
    <w:p w14:paraId="067DA31C" w14:textId="77777777" w:rsidR="00DB0B69" w:rsidRPr="00A54044" w:rsidRDefault="00DB0B69" w:rsidP="00DB0B69">
      <w:pPr>
        <w:pStyle w:val="FP"/>
        <w:keepNext/>
        <w:rPr>
          <w:i/>
          <w:iCs/>
          <w:lang w:eastAsia="en-US"/>
        </w:rPr>
      </w:pPr>
      <w:proofErr w:type="spellStart"/>
      <w:r w:rsidRPr="00A54044">
        <w:rPr>
          <w:i/>
          <w:iCs/>
          <w:lang w:eastAsia="en-US"/>
        </w:rPr>
        <w:t>Qianghua</w:t>
      </w:r>
      <w:proofErr w:type="spellEnd"/>
      <w:r w:rsidRPr="00A54044">
        <w:rPr>
          <w:i/>
          <w:iCs/>
          <w:lang w:eastAsia="en-US"/>
        </w:rPr>
        <w:t xml:space="preserve"> (Huawei) supports the updates</w:t>
      </w:r>
    </w:p>
    <w:p w14:paraId="1CE70B44" w14:textId="77777777" w:rsidR="00DB0B69" w:rsidRPr="00A54044" w:rsidRDefault="00DB0B69" w:rsidP="00DB0B69">
      <w:pPr>
        <w:pStyle w:val="FP"/>
        <w:keepNext/>
        <w:rPr>
          <w:i/>
          <w:iCs/>
          <w:lang w:eastAsia="en-US"/>
        </w:rPr>
      </w:pPr>
      <w:r w:rsidRPr="00A54044">
        <w:rPr>
          <w:i/>
          <w:iCs/>
          <w:lang w:eastAsia="en-US"/>
        </w:rPr>
        <w:t>==== Revisions Deadline ====</w:t>
      </w:r>
    </w:p>
    <w:p w14:paraId="66A7FBFA" w14:textId="77777777" w:rsidR="00DB0B69" w:rsidRPr="00A54044" w:rsidRDefault="00DB0B69" w:rsidP="00DB0B69">
      <w:pPr>
        <w:pStyle w:val="FP"/>
        <w:keepNext/>
        <w:rPr>
          <w:i/>
          <w:iCs/>
          <w:lang w:eastAsia="en-US"/>
        </w:rPr>
      </w:pPr>
      <w:r w:rsidRPr="00A54044">
        <w:rPr>
          <w:i/>
          <w:iCs/>
          <w:lang w:eastAsia="en-US"/>
        </w:rPr>
        <w:t>Yi (CMCC) provides r01 in the GMEC draft folder for your information.</w:t>
      </w:r>
    </w:p>
    <w:p w14:paraId="557AA293" w14:textId="77777777" w:rsidR="00DB0B69" w:rsidRPr="00A54044" w:rsidRDefault="00DB0B69" w:rsidP="00DB0B69">
      <w:pPr>
        <w:pStyle w:val="FP"/>
        <w:keepNext/>
        <w:rPr>
          <w:i/>
          <w:iCs/>
          <w:lang w:eastAsia="en-US"/>
        </w:rPr>
      </w:pPr>
      <w:proofErr w:type="spellStart"/>
      <w:r w:rsidRPr="00A54044">
        <w:rPr>
          <w:i/>
          <w:iCs/>
          <w:lang w:eastAsia="en-US"/>
        </w:rPr>
        <w:t>Qianghua</w:t>
      </w:r>
      <w:proofErr w:type="spellEnd"/>
      <w:r w:rsidRPr="00A54044">
        <w:rPr>
          <w:i/>
          <w:iCs/>
          <w:lang w:eastAsia="en-US"/>
        </w:rPr>
        <w:t xml:space="preserve"> (Huawei) OK with either r00 or r01</w:t>
      </w:r>
    </w:p>
    <w:p w14:paraId="5CBBCBCD" w14:textId="77777777" w:rsidR="00DB0B69" w:rsidRPr="00A54044" w:rsidRDefault="00DB0B69" w:rsidP="00DB0B69">
      <w:pPr>
        <w:pStyle w:val="FP"/>
        <w:keepNext/>
        <w:rPr>
          <w:i/>
          <w:iCs/>
          <w:lang w:eastAsia="en-US"/>
        </w:rPr>
      </w:pPr>
    </w:p>
    <w:p w14:paraId="2B864E9E" w14:textId="77777777" w:rsidR="00DB0B69" w:rsidRPr="00DA12F6" w:rsidRDefault="00DB0B69" w:rsidP="00DB0B69">
      <w:pPr>
        <w:keepNext/>
        <w:rPr>
          <w:rFonts w:cs="Arial"/>
          <w:b/>
        </w:rPr>
      </w:pPr>
      <w:r w:rsidRPr="00DA12F6">
        <w:rPr>
          <w:rFonts w:cs="Arial"/>
          <w:b/>
        </w:rPr>
        <w:t>Discussion and conclusion:</w:t>
      </w:r>
    </w:p>
    <w:p w14:paraId="5A82C064" w14:textId="5A8FA2C3" w:rsidR="00DB0B69" w:rsidRDefault="00810096" w:rsidP="00DB0B69">
      <w:r w:rsidRPr="00C00F6C">
        <w:rPr>
          <w:b/>
          <w:bCs/>
        </w:rPr>
        <w:t>This was left for further discussion.</w:t>
      </w:r>
    </w:p>
    <w:p w14:paraId="651B909F" w14:textId="77777777" w:rsidR="00DB0B69" w:rsidRDefault="00DB0B69" w:rsidP="00DB0B69">
      <w:pPr>
        <w:keepNext/>
        <w:pBdr>
          <w:top w:val="single" w:sz="4" w:space="1" w:color="auto"/>
        </w:pBdr>
        <w:rPr>
          <w:lang w:eastAsia="en-US"/>
        </w:rPr>
      </w:pPr>
      <w:r>
        <w:rPr>
          <w:color w:val="0000FF"/>
          <w:lang w:eastAsia="en-US"/>
        </w:rPr>
        <w:t>S2</w:t>
      </w:r>
      <w:r>
        <w:rPr>
          <w:color w:val="0000FF"/>
          <w:lang w:eastAsia="en-US"/>
        </w:rPr>
        <w:noBreakHyphen/>
        <w:t>2202668</w:t>
      </w:r>
      <w:r>
        <w:rPr>
          <w:lang w:eastAsia="en-US"/>
        </w:rPr>
        <w:t xml:space="preserve"> (P-CR) FS_eNS_Ph3 New Solution to KI#1. (Source: ZTE)</w:t>
      </w:r>
    </w:p>
    <w:p w14:paraId="6D880ADC" w14:textId="77777777" w:rsidR="00DB0B69" w:rsidRPr="00A54044" w:rsidRDefault="00DB0B69" w:rsidP="00DB0B69">
      <w:pPr>
        <w:pStyle w:val="FP"/>
        <w:keepNext/>
        <w:rPr>
          <w:b/>
          <w:bCs/>
          <w:i/>
          <w:iCs/>
          <w:lang w:eastAsia="en-US"/>
        </w:rPr>
      </w:pPr>
      <w:r w:rsidRPr="00A54044">
        <w:rPr>
          <w:b/>
          <w:bCs/>
          <w:i/>
          <w:iCs/>
          <w:lang w:eastAsia="en-US"/>
        </w:rPr>
        <w:t>e-mail comments:</w:t>
      </w:r>
    </w:p>
    <w:p w14:paraId="171597BB" w14:textId="77777777" w:rsidR="00DB0B69" w:rsidRPr="00A54044" w:rsidRDefault="00DB0B69" w:rsidP="00DB0B69">
      <w:pPr>
        <w:pStyle w:val="FP"/>
        <w:keepNext/>
        <w:rPr>
          <w:i/>
          <w:iCs/>
          <w:lang w:eastAsia="en-US"/>
        </w:rPr>
      </w:pPr>
      <w:proofErr w:type="spellStart"/>
      <w:r w:rsidRPr="00A54044">
        <w:rPr>
          <w:i/>
          <w:iCs/>
          <w:lang w:eastAsia="en-US"/>
        </w:rPr>
        <w:t>Jinguo</w:t>
      </w:r>
      <w:proofErr w:type="spellEnd"/>
      <w:r w:rsidRPr="00A54044">
        <w:rPr>
          <w:i/>
          <w:iCs/>
          <w:lang w:eastAsia="en-US"/>
        </w:rPr>
        <w:t>(ZTE) response to Myungjune(LGE)</w:t>
      </w:r>
    </w:p>
    <w:p w14:paraId="326A9383" w14:textId="77777777" w:rsidR="00DB0B69" w:rsidRPr="00A54044" w:rsidRDefault="00DB0B69" w:rsidP="00DB0B69">
      <w:pPr>
        <w:pStyle w:val="FP"/>
        <w:keepNext/>
        <w:rPr>
          <w:i/>
          <w:iCs/>
          <w:lang w:eastAsia="en-US"/>
        </w:rPr>
      </w:pPr>
      <w:r w:rsidRPr="00A54044">
        <w:rPr>
          <w:i/>
          <w:iCs/>
          <w:lang w:eastAsia="en-US"/>
        </w:rPr>
        <w:t>Myungjune(LGE) asks question for clarification</w:t>
      </w:r>
    </w:p>
    <w:p w14:paraId="3DA9D35E" w14:textId="77777777" w:rsidR="00DB0B69" w:rsidRPr="00A54044" w:rsidRDefault="00DB0B69" w:rsidP="00DB0B69">
      <w:pPr>
        <w:pStyle w:val="FP"/>
        <w:keepNext/>
        <w:rPr>
          <w:i/>
          <w:iCs/>
          <w:lang w:eastAsia="en-US"/>
        </w:rPr>
      </w:pPr>
      <w:proofErr w:type="spellStart"/>
      <w:r w:rsidRPr="00A54044">
        <w:rPr>
          <w:i/>
          <w:iCs/>
          <w:lang w:eastAsia="en-US"/>
        </w:rPr>
        <w:t>Dongeun</w:t>
      </w:r>
      <w:proofErr w:type="spellEnd"/>
      <w:r w:rsidRPr="00A54044">
        <w:rPr>
          <w:i/>
          <w:iCs/>
          <w:lang w:eastAsia="en-US"/>
        </w:rPr>
        <w:t xml:space="preserve"> (Samsung) ask for clarification.</w:t>
      </w:r>
    </w:p>
    <w:p w14:paraId="371EA1A1" w14:textId="77777777" w:rsidR="00DB0B69" w:rsidRPr="00A54044" w:rsidRDefault="00DB0B69" w:rsidP="00DB0B69">
      <w:pPr>
        <w:pStyle w:val="FP"/>
        <w:keepNext/>
        <w:rPr>
          <w:i/>
          <w:iCs/>
          <w:lang w:eastAsia="en-US"/>
        </w:rPr>
      </w:pPr>
      <w:proofErr w:type="spellStart"/>
      <w:r w:rsidRPr="00A54044">
        <w:rPr>
          <w:i/>
          <w:iCs/>
          <w:lang w:eastAsia="en-US"/>
        </w:rPr>
        <w:t>Dongeun</w:t>
      </w:r>
      <w:proofErr w:type="spellEnd"/>
      <w:r w:rsidRPr="00A54044">
        <w:rPr>
          <w:i/>
          <w:iCs/>
          <w:lang w:eastAsia="en-US"/>
        </w:rPr>
        <w:t xml:space="preserve"> (Samsung) ask again for clarification.</w:t>
      </w:r>
    </w:p>
    <w:p w14:paraId="2D2B6738" w14:textId="77777777" w:rsidR="00DB0B69" w:rsidRPr="00A54044" w:rsidRDefault="00DB0B69" w:rsidP="00DB0B69">
      <w:pPr>
        <w:pStyle w:val="FP"/>
        <w:keepNext/>
        <w:rPr>
          <w:i/>
          <w:iCs/>
          <w:lang w:eastAsia="en-US"/>
        </w:rPr>
      </w:pPr>
      <w:proofErr w:type="spellStart"/>
      <w:r w:rsidRPr="00A54044">
        <w:rPr>
          <w:i/>
          <w:iCs/>
          <w:lang w:eastAsia="en-US"/>
        </w:rPr>
        <w:t>Jinguo</w:t>
      </w:r>
      <w:proofErr w:type="spellEnd"/>
      <w:r w:rsidRPr="00A54044">
        <w:rPr>
          <w:i/>
          <w:iCs/>
          <w:lang w:eastAsia="en-US"/>
        </w:rPr>
        <w:t xml:space="preserve">(ZTE) provides r02 and response to </w:t>
      </w:r>
      <w:proofErr w:type="spellStart"/>
      <w:r w:rsidRPr="00A54044">
        <w:rPr>
          <w:i/>
          <w:iCs/>
          <w:lang w:eastAsia="en-US"/>
        </w:rPr>
        <w:t>Dongeun</w:t>
      </w:r>
      <w:proofErr w:type="spellEnd"/>
      <w:r w:rsidRPr="00A54044">
        <w:rPr>
          <w:i/>
          <w:iCs/>
          <w:lang w:eastAsia="en-US"/>
        </w:rPr>
        <w:t xml:space="preserve"> (Samsung)</w:t>
      </w:r>
    </w:p>
    <w:p w14:paraId="75239EFD" w14:textId="77777777" w:rsidR="00DB0B69" w:rsidRPr="00A54044" w:rsidRDefault="00DB0B69" w:rsidP="00DB0B69">
      <w:pPr>
        <w:pStyle w:val="FP"/>
        <w:keepNext/>
        <w:rPr>
          <w:i/>
          <w:iCs/>
          <w:lang w:eastAsia="en-US"/>
        </w:rPr>
      </w:pPr>
      <w:r w:rsidRPr="00A54044">
        <w:rPr>
          <w:i/>
          <w:iCs/>
          <w:lang w:eastAsia="en-US"/>
        </w:rPr>
        <w:t>Iskren (NEC) asks questions</w:t>
      </w:r>
    </w:p>
    <w:p w14:paraId="72975355" w14:textId="77777777" w:rsidR="00DB0B69" w:rsidRPr="00A54044" w:rsidRDefault="00DB0B69" w:rsidP="00DB0B69">
      <w:pPr>
        <w:pStyle w:val="FP"/>
        <w:keepNext/>
        <w:rPr>
          <w:i/>
          <w:iCs/>
          <w:lang w:eastAsia="en-US"/>
        </w:rPr>
      </w:pPr>
      <w:proofErr w:type="spellStart"/>
      <w:r w:rsidRPr="00A54044">
        <w:rPr>
          <w:i/>
          <w:iCs/>
          <w:lang w:eastAsia="en-US"/>
        </w:rPr>
        <w:t>Jinguo</w:t>
      </w:r>
      <w:proofErr w:type="spellEnd"/>
      <w:r w:rsidRPr="00A54044">
        <w:rPr>
          <w:i/>
          <w:iCs/>
          <w:lang w:eastAsia="en-US"/>
        </w:rPr>
        <w:t>(ZTE) replies to Iskren (NEC) and provides r03</w:t>
      </w:r>
    </w:p>
    <w:p w14:paraId="3264D4CC" w14:textId="77777777" w:rsidR="00DB0B69" w:rsidRPr="00A54044" w:rsidRDefault="00DB0B69" w:rsidP="00DB0B69">
      <w:pPr>
        <w:pStyle w:val="FP"/>
        <w:keepNext/>
        <w:rPr>
          <w:i/>
          <w:iCs/>
          <w:lang w:eastAsia="en-US"/>
        </w:rPr>
      </w:pPr>
      <w:r w:rsidRPr="00A54044">
        <w:rPr>
          <w:i/>
          <w:iCs/>
          <w:lang w:eastAsia="en-US"/>
        </w:rPr>
        <w:t>Patrice (Huawei) comments, proposes to clarify the purpose of the solution, or note for now.</w:t>
      </w:r>
    </w:p>
    <w:p w14:paraId="614465C2" w14:textId="77777777" w:rsidR="00DB0B69" w:rsidRPr="00A54044" w:rsidRDefault="00DB0B69" w:rsidP="00DB0B69">
      <w:pPr>
        <w:pStyle w:val="FP"/>
        <w:keepNext/>
        <w:rPr>
          <w:i/>
          <w:iCs/>
          <w:lang w:eastAsia="en-US"/>
        </w:rPr>
      </w:pPr>
      <w:proofErr w:type="spellStart"/>
      <w:r w:rsidRPr="00A54044">
        <w:rPr>
          <w:i/>
          <w:iCs/>
          <w:lang w:eastAsia="en-US"/>
        </w:rPr>
        <w:t>Jinguo</w:t>
      </w:r>
      <w:proofErr w:type="spellEnd"/>
      <w:r w:rsidRPr="00A54044">
        <w:rPr>
          <w:i/>
          <w:iCs/>
          <w:lang w:eastAsia="en-US"/>
        </w:rPr>
        <w:t>(ZTE) replies to Patrice (Huawei)</w:t>
      </w:r>
    </w:p>
    <w:p w14:paraId="1800A08A" w14:textId="77777777" w:rsidR="00DB0B69" w:rsidRPr="00A54044" w:rsidRDefault="00DB0B69" w:rsidP="00DB0B69">
      <w:pPr>
        <w:pStyle w:val="FP"/>
        <w:keepNext/>
        <w:rPr>
          <w:i/>
          <w:iCs/>
          <w:lang w:eastAsia="en-US"/>
        </w:rPr>
      </w:pPr>
      <w:r w:rsidRPr="00A54044">
        <w:rPr>
          <w:i/>
          <w:iCs/>
          <w:lang w:eastAsia="en-US"/>
        </w:rPr>
        <w:t xml:space="preserve">Patrice (Huawei) comments </w:t>
      </w:r>
      <w:proofErr w:type="spellStart"/>
      <w:r w:rsidRPr="00A54044">
        <w:rPr>
          <w:i/>
          <w:iCs/>
          <w:lang w:eastAsia="en-US"/>
        </w:rPr>
        <w:t>Jinguo</w:t>
      </w:r>
      <w:proofErr w:type="spellEnd"/>
      <w:r w:rsidRPr="00A54044">
        <w:rPr>
          <w:i/>
          <w:iCs/>
          <w:lang w:eastAsia="en-US"/>
        </w:rPr>
        <w:t xml:space="preserve"> (ZTE)'s answers, and requests further update.</w:t>
      </w:r>
    </w:p>
    <w:p w14:paraId="6B1B9889" w14:textId="77777777" w:rsidR="00DB0B69" w:rsidRPr="00A54044" w:rsidRDefault="00DB0B69" w:rsidP="00DB0B69">
      <w:pPr>
        <w:pStyle w:val="FP"/>
        <w:keepNext/>
        <w:rPr>
          <w:i/>
          <w:iCs/>
          <w:lang w:eastAsia="en-US"/>
        </w:rPr>
      </w:pPr>
      <w:proofErr w:type="spellStart"/>
      <w:r w:rsidRPr="00A54044">
        <w:rPr>
          <w:i/>
          <w:iCs/>
          <w:lang w:eastAsia="en-US"/>
        </w:rPr>
        <w:t>Jinguo</w:t>
      </w:r>
      <w:proofErr w:type="spellEnd"/>
      <w:r w:rsidRPr="00A54044">
        <w:rPr>
          <w:i/>
          <w:iCs/>
          <w:lang w:eastAsia="en-US"/>
        </w:rPr>
        <w:t>(ZTE) provides r04.</w:t>
      </w:r>
    </w:p>
    <w:p w14:paraId="1CB7A7C6" w14:textId="77777777" w:rsidR="00DB0B69" w:rsidRPr="00A54044" w:rsidRDefault="00DB0B69" w:rsidP="00DB0B69">
      <w:pPr>
        <w:pStyle w:val="FP"/>
        <w:keepNext/>
        <w:rPr>
          <w:i/>
          <w:iCs/>
          <w:lang w:eastAsia="en-US"/>
        </w:rPr>
      </w:pPr>
      <w:r w:rsidRPr="00A54044">
        <w:rPr>
          <w:i/>
          <w:iCs/>
          <w:lang w:eastAsia="en-US"/>
        </w:rPr>
        <w:t xml:space="preserve">Patrice (Huawei) thanks </w:t>
      </w:r>
      <w:proofErr w:type="spellStart"/>
      <w:r w:rsidRPr="00A54044">
        <w:rPr>
          <w:i/>
          <w:iCs/>
          <w:lang w:eastAsia="en-US"/>
        </w:rPr>
        <w:t>Jinguo</w:t>
      </w:r>
      <w:proofErr w:type="spellEnd"/>
      <w:r w:rsidRPr="00A54044">
        <w:rPr>
          <w:i/>
          <w:iCs/>
          <w:lang w:eastAsia="en-US"/>
        </w:rPr>
        <w:t xml:space="preserve"> (ZTE) for the update, provides r05 (objects r04 and earlier revisions).</w:t>
      </w:r>
    </w:p>
    <w:p w14:paraId="4CAC0EE7" w14:textId="77777777" w:rsidR="00DB0B69" w:rsidRPr="00A54044" w:rsidRDefault="00DB0B69" w:rsidP="00DB0B69">
      <w:pPr>
        <w:pStyle w:val="FP"/>
        <w:keepNext/>
        <w:rPr>
          <w:i/>
          <w:iCs/>
          <w:lang w:eastAsia="en-US"/>
        </w:rPr>
      </w:pPr>
      <w:r w:rsidRPr="00A54044">
        <w:rPr>
          <w:i/>
          <w:iCs/>
          <w:lang w:eastAsia="en-US"/>
        </w:rPr>
        <w:t>Iskren (NEC) comments.</w:t>
      </w:r>
    </w:p>
    <w:p w14:paraId="7FC481B1" w14:textId="77777777" w:rsidR="00DB0B69" w:rsidRPr="00A54044" w:rsidRDefault="00DB0B69" w:rsidP="00DB0B69">
      <w:pPr>
        <w:pStyle w:val="FP"/>
        <w:keepNext/>
        <w:rPr>
          <w:i/>
          <w:iCs/>
          <w:lang w:eastAsia="en-US"/>
        </w:rPr>
      </w:pPr>
      <w:r w:rsidRPr="00A54044">
        <w:rPr>
          <w:i/>
          <w:iCs/>
          <w:lang w:eastAsia="en-US"/>
        </w:rPr>
        <w:t>Iskren (NEC) provides r06 based on r01.</w:t>
      </w:r>
    </w:p>
    <w:p w14:paraId="30B051F9" w14:textId="77777777" w:rsidR="00DB0B69" w:rsidRPr="00A54044" w:rsidRDefault="00DB0B69" w:rsidP="00DB0B69">
      <w:pPr>
        <w:pStyle w:val="FP"/>
        <w:keepNext/>
        <w:rPr>
          <w:i/>
          <w:iCs/>
          <w:lang w:eastAsia="en-US"/>
        </w:rPr>
      </w:pPr>
      <w:r w:rsidRPr="00A54044">
        <w:rPr>
          <w:i/>
          <w:iCs/>
          <w:lang w:eastAsia="en-US"/>
        </w:rPr>
        <w:t>Patrice (Huawei) objects r06, which takes away all the clarifications that have been added during the week.</w:t>
      </w:r>
    </w:p>
    <w:p w14:paraId="77457BDF" w14:textId="77777777" w:rsidR="00DB0B69" w:rsidRPr="00A54044" w:rsidRDefault="00DB0B69" w:rsidP="00DB0B69">
      <w:pPr>
        <w:pStyle w:val="FP"/>
        <w:keepNext/>
        <w:rPr>
          <w:i/>
          <w:iCs/>
          <w:lang w:eastAsia="en-US"/>
        </w:rPr>
      </w:pPr>
      <w:proofErr w:type="spellStart"/>
      <w:r w:rsidRPr="00A54044">
        <w:rPr>
          <w:i/>
          <w:iCs/>
          <w:lang w:eastAsia="en-US"/>
        </w:rPr>
        <w:t>Jinguo</w:t>
      </w:r>
      <w:proofErr w:type="spellEnd"/>
      <w:r w:rsidRPr="00A54044">
        <w:rPr>
          <w:i/>
          <w:iCs/>
          <w:lang w:eastAsia="en-US"/>
        </w:rPr>
        <w:t>(ZTE) is fine with r05</w:t>
      </w:r>
    </w:p>
    <w:p w14:paraId="3FADFF9D" w14:textId="77777777" w:rsidR="00DB0B69" w:rsidRPr="00A54044" w:rsidRDefault="00DB0B69" w:rsidP="00DB0B69">
      <w:pPr>
        <w:pStyle w:val="FP"/>
        <w:keepNext/>
        <w:rPr>
          <w:i/>
          <w:iCs/>
          <w:lang w:eastAsia="en-US"/>
        </w:rPr>
      </w:pPr>
      <w:r w:rsidRPr="00A54044">
        <w:rPr>
          <w:i/>
          <w:iCs/>
          <w:lang w:eastAsia="en-US"/>
        </w:rPr>
        <w:t>Iskren (NEC) provides r07 based on r05 with 'instance' removed and added NE</w:t>
      </w:r>
    </w:p>
    <w:p w14:paraId="11340F91" w14:textId="77777777" w:rsidR="00DB0B69" w:rsidRPr="00A54044" w:rsidRDefault="00DB0B69" w:rsidP="00DB0B69">
      <w:pPr>
        <w:pStyle w:val="FP"/>
        <w:keepNext/>
        <w:rPr>
          <w:i/>
          <w:iCs/>
          <w:lang w:eastAsia="en-US"/>
        </w:rPr>
      </w:pPr>
      <w:r w:rsidRPr="00A54044">
        <w:rPr>
          <w:i/>
          <w:iCs/>
          <w:lang w:eastAsia="en-US"/>
        </w:rPr>
        <w:t>==== Revisions Deadline ====</w:t>
      </w:r>
    </w:p>
    <w:p w14:paraId="1545E5E0" w14:textId="77777777" w:rsidR="00DB0B69" w:rsidRPr="00A54044" w:rsidRDefault="00DB0B69" w:rsidP="00DB0B69">
      <w:pPr>
        <w:pStyle w:val="FP"/>
        <w:keepNext/>
        <w:rPr>
          <w:i/>
          <w:iCs/>
          <w:lang w:eastAsia="en-US"/>
        </w:rPr>
      </w:pPr>
      <w:proofErr w:type="spellStart"/>
      <w:r w:rsidRPr="00A54044">
        <w:rPr>
          <w:i/>
          <w:iCs/>
          <w:lang w:eastAsia="en-US"/>
        </w:rPr>
        <w:t>Jinguo</w:t>
      </w:r>
      <w:proofErr w:type="spellEnd"/>
      <w:r w:rsidRPr="00A54044">
        <w:rPr>
          <w:i/>
          <w:iCs/>
          <w:lang w:eastAsia="en-US"/>
        </w:rPr>
        <w:t>(ZTE) provides r08</w:t>
      </w:r>
    </w:p>
    <w:p w14:paraId="35907EB1" w14:textId="77777777" w:rsidR="00DB0B69" w:rsidRPr="00A54044" w:rsidRDefault="00DB0B69" w:rsidP="00DB0B69">
      <w:pPr>
        <w:pStyle w:val="FP"/>
        <w:keepNext/>
        <w:rPr>
          <w:i/>
          <w:iCs/>
          <w:lang w:eastAsia="en-US"/>
        </w:rPr>
      </w:pPr>
      <w:r w:rsidRPr="00A54044">
        <w:rPr>
          <w:i/>
          <w:iCs/>
          <w:lang w:eastAsia="en-US"/>
        </w:rPr>
        <w:t>Iskren (NEC) comments on r08</w:t>
      </w:r>
    </w:p>
    <w:p w14:paraId="03592E9C" w14:textId="77777777" w:rsidR="00DB0B69" w:rsidRPr="00A54044" w:rsidRDefault="00DB0B69" w:rsidP="00DB0B69">
      <w:pPr>
        <w:pStyle w:val="FP"/>
        <w:keepNext/>
        <w:rPr>
          <w:i/>
          <w:iCs/>
          <w:lang w:eastAsia="en-US"/>
        </w:rPr>
      </w:pPr>
    </w:p>
    <w:p w14:paraId="0F5DD624" w14:textId="77777777" w:rsidR="00DB0B69" w:rsidRPr="00DA12F6" w:rsidRDefault="00DB0B69" w:rsidP="00DB0B69">
      <w:pPr>
        <w:keepNext/>
        <w:rPr>
          <w:rFonts w:cs="Arial"/>
          <w:b/>
        </w:rPr>
      </w:pPr>
      <w:r w:rsidRPr="00DA12F6">
        <w:rPr>
          <w:rFonts w:cs="Arial"/>
          <w:b/>
        </w:rPr>
        <w:t>Discussion and conclusion:</w:t>
      </w:r>
    </w:p>
    <w:p w14:paraId="1DECD0C9" w14:textId="67CD80B9" w:rsidR="00DB0B69" w:rsidRDefault="005E658D" w:rsidP="00DB0B69">
      <w:r w:rsidRPr="00C00F6C">
        <w:rPr>
          <w:b/>
          <w:bCs/>
        </w:rPr>
        <w:t>This was left for further discussion.</w:t>
      </w:r>
    </w:p>
    <w:p w14:paraId="21128138" w14:textId="77777777" w:rsidR="00DB0B69" w:rsidRDefault="00DB0B69" w:rsidP="00DB0B69">
      <w:pPr>
        <w:keepNext/>
        <w:pBdr>
          <w:top w:val="single" w:sz="4" w:space="1" w:color="auto"/>
        </w:pBdr>
        <w:rPr>
          <w:lang w:eastAsia="en-US"/>
        </w:rPr>
      </w:pPr>
      <w:r>
        <w:rPr>
          <w:color w:val="0000FF"/>
          <w:lang w:eastAsia="en-US"/>
        </w:rPr>
        <w:t>S2</w:t>
      </w:r>
      <w:r>
        <w:rPr>
          <w:color w:val="0000FF"/>
          <w:lang w:eastAsia="en-US"/>
        </w:rPr>
        <w:noBreakHyphen/>
        <w:t>2202883</w:t>
      </w:r>
      <w:r>
        <w:rPr>
          <w:lang w:eastAsia="en-US"/>
        </w:rPr>
        <w:t xml:space="preserve"> (P-CR) KI proposal: KI for WT#3.4. (Source: Nokia, Nokia Shanghai Bell)</w:t>
      </w:r>
    </w:p>
    <w:p w14:paraId="5DF3FEC9" w14:textId="77777777" w:rsidR="00DB0B69" w:rsidRPr="00A54044" w:rsidRDefault="00DB0B69" w:rsidP="00DB0B69">
      <w:pPr>
        <w:pStyle w:val="FP"/>
        <w:keepNext/>
        <w:rPr>
          <w:b/>
          <w:bCs/>
          <w:i/>
          <w:iCs/>
          <w:lang w:eastAsia="en-US"/>
        </w:rPr>
      </w:pPr>
      <w:r w:rsidRPr="00A54044">
        <w:rPr>
          <w:b/>
          <w:bCs/>
          <w:i/>
          <w:iCs/>
          <w:lang w:eastAsia="en-US"/>
        </w:rPr>
        <w:t>e-mail comments:</w:t>
      </w:r>
    </w:p>
    <w:p w14:paraId="74823CC2" w14:textId="77777777" w:rsidR="00DB0B69" w:rsidRPr="00A54044" w:rsidRDefault="00DB0B69" w:rsidP="00DB0B69">
      <w:pPr>
        <w:pStyle w:val="FP"/>
        <w:keepNext/>
        <w:rPr>
          <w:i/>
          <w:iCs/>
          <w:lang w:eastAsia="en-US"/>
        </w:rPr>
      </w:pPr>
      <w:r w:rsidRPr="00A54044">
        <w:rPr>
          <w:i/>
          <w:iCs/>
          <w:lang w:eastAsia="en-US"/>
        </w:rPr>
        <w:t>Wang Yuan (Huawei) provides comments.</w:t>
      </w:r>
    </w:p>
    <w:p w14:paraId="4361D337" w14:textId="77777777" w:rsidR="00DB0B69" w:rsidRPr="00A54044" w:rsidRDefault="00DB0B69" w:rsidP="00DB0B69">
      <w:pPr>
        <w:pStyle w:val="FP"/>
        <w:keepNext/>
        <w:rPr>
          <w:i/>
          <w:iCs/>
          <w:lang w:eastAsia="en-US"/>
        </w:rPr>
      </w:pPr>
      <w:r w:rsidRPr="00A54044">
        <w:rPr>
          <w:i/>
          <w:iCs/>
          <w:lang w:eastAsia="en-US"/>
        </w:rPr>
        <w:t>Jungshin (Samsung): provides comments</w:t>
      </w:r>
    </w:p>
    <w:p w14:paraId="1AF0BED2" w14:textId="77777777" w:rsidR="00DB0B69" w:rsidRPr="00A54044" w:rsidRDefault="00DB0B69" w:rsidP="00DB0B69">
      <w:pPr>
        <w:pStyle w:val="FP"/>
        <w:keepNext/>
        <w:rPr>
          <w:i/>
          <w:iCs/>
          <w:lang w:eastAsia="en-US"/>
        </w:rPr>
      </w:pPr>
      <w:r w:rsidRPr="00A54044">
        <w:rPr>
          <w:i/>
          <w:iCs/>
          <w:lang w:eastAsia="en-US"/>
        </w:rPr>
        <w:t>Jungshin (Samsung): provides r02</w:t>
      </w:r>
    </w:p>
    <w:p w14:paraId="20D54FF7" w14:textId="77777777" w:rsidR="00DB0B69" w:rsidRPr="00A54044" w:rsidRDefault="00DB0B69" w:rsidP="00DB0B69">
      <w:pPr>
        <w:pStyle w:val="FP"/>
        <w:keepNext/>
        <w:rPr>
          <w:i/>
          <w:iCs/>
          <w:lang w:eastAsia="en-US"/>
        </w:rPr>
      </w:pPr>
      <w:r w:rsidRPr="00A54044">
        <w:rPr>
          <w:i/>
          <w:iCs/>
          <w:lang w:eastAsia="en-US"/>
        </w:rPr>
        <w:t>Belen (Ericsson) provides r01</w:t>
      </w:r>
    </w:p>
    <w:p w14:paraId="326969C2" w14:textId="77777777" w:rsidR="00DB0B69" w:rsidRPr="00A54044" w:rsidRDefault="00DB0B69" w:rsidP="00DB0B69">
      <w:pPr>
        <w:pStyle w:val="FP"/>
        <w:keepNext/>
        <w:rPr>
          <w:i/>
          <w:iCs/>
          <w:lang w:eastAsia="en-US"/>
        </w:rPr>
      </w:pPr>
      <w:r w:rsidRPr="00A54044">
        <w:rPr>
          <w:i/>
          <w:iCs/>
          <w:lang w:eastAsia="en-US"/>
        </w:rPr>
        <w:t>Fabio (Nokia) agrees to r02.</w:t>
      </w:r>
    </w:p>
    <w:p w14:paraId="110B05B4" w14:textId="77777777" w:rsidR="00DB0B69" w:rsidRPr="00A54044" w:rsidRDefault="00DB0B69" w:rsidP="00DB0B69">
      <w:pPr>
        <w:pStyle w:val="FP"/>
        <w:keepNext/>
        <w:rPr>
          <w:i/>
          <w:iCs/>
          <w:lang w:eastAsia="en-US"/>
        </w:rPr>
      </w:pPr>
      <w:r w:rsidRPr="00A54044">
        <w:rPr>
          <w:i/>
          <w:iCs/>
          <w:lang w:eastAsia="en-US"/>
        </w:rPr>
        <w:t>Xiaobo (vivo) comments and provide r03.</w:t>
      </w:r>
    </w:p>
    <w:p w14:paraId="6EE69624" w14:textId="77777777" w:rsidR="00DB0B69" w:rsidRPr="00A54044" w:rsidRDefault="00DB0B69" w:rsidP="00DB0B69">
      <w:pPr>
        <w:pStyle w:val="FP"/>
        <w:keepNext/>
        <w:rPr>
          <w:i/>
          <w:iCs/>
          <w:lang w:eastAsia="en-US"/>
        </w:rPr>
      </w:pPr>
      <w:r w:rsidRPr="00A54044">
        <w:rPr>
          <w:i/>
          <w:iCs/>
          <w:lang w:eastAsia="en-US"/>
        </w:rPr>
        <w:t>Wang Yuan (Huawei) provides r04.</w:t>
      </w:r>
    </w:p>
    <w:p w14:paraId="1F1AD56C" w14:textId="77777777" w:rsidR="00DB0B69" w:rsidRPr="00A54044" w:rsidRDefault="00DB0B69" w:rsidP="00DB0B69">
      <w:pPr>
        <w:pStyle w:val="FP"/>
        <w:keepNext/>
        <w:rPr>
          <w:i/>
          <w:iCs/>
          <w:lang w:eastAsia="en-US"/>
        </w:rPr>
      </w:pPr>
      <w:r w:rsidRPr="00A54044">
        <w:rPr>
          <w:i/>
          <w:iCs/>
          <w:lang w:eastAsia="en-US"/>
        </w:rPr>
        <w:t>Jungshin (Samsung): requests for clarification on changes in r04.</w:t>
      </w:r>
    </w:p>
    <w:p w14:paraId="637A4AE7" w14:textId="77777777" w:rsidR="00DB0B69" w:rsidRPr="00A54044" w:rsidRDefault="00DB0B69" w:rsidP="00DB0B69">
      <w:pPr>
        <w:pStyle w:val="FP"/>
        <w:keepNext/>
        <w:rPr>
          <w:i/>
          <w:iCs/>
          <w:lang w:eastAsia="en-US"/>
        </w:rPr>
      </w:pPr>
      <w:r w:rsidRPr="00A54044">
        <w:rPr>
          <w:i/>
          <w:iCs/>
          <w:lang w:eastAsia="en-US"/>
        </w:rPr>
        <w:t>Malla (NTT DOCOMO) we support the KI.</w:t>
      </w:r>
    </w:p>
    <w:p w14:paraId="6598625F" w14:textId="77777777" w:rsidR="00DB0B69" w:rsidRPr="00A54044" w:rsidRDefault="00DB0B69" w:rsidP="00DB0B69">
      <w:pPr>
        <w:pStyle w:val="FP"/>
        <w:keepNext/>
        <w:rPr>
          <w:i/>
          <w:iCs/>
          <w:lang w:eastAsia="en-US"/>
        </w:rPr>
      </w:pPr>
      <w:r w:rsidRPr="00A54044">
        <w:rPr>
          <w:i/>
          <w:iCs/>
          <w:lang w:eastAsia="en-US"/>
        </w:rPr>
        <w:t>Wang Yuan (Huawei) replies to Jungshin (Samsung).</w:t>
      </w:r>
    </w:p>
    <w:p w14:paraId="2202CA47" w14:textId="77777777" w:rsidR="00DB0B69" w:rsidRPr="00A54044" w:rsidRDefault="00DB0B69" w:rsidP="00DB0B69">
      <w:pPr>
        <w:pStyle w:val="FP"/>
        <w:keepNext/>
        <w:rPr>
          <w:i/>
          <w:iCs/>
          <w:lang w:eastAsia="en-US"/>
        </w:rPr>
      </w:pPr>
      <w:r w:rsidRPr="00A54044">
        <w:rPr>
          <w:i/>
          <w:iCs/>
          <w:lang w:eastAsia="en-US"/>
        </w:rPr>
        <w:t>==== Revisions Deadline ====</w:t>
      </w:r>
    </w:p>
    <w:p w14:paraId="6016D19E" w14:textId="77777777" w:rsidR="00DB0B69" w:rsidRPr="00A54044" w:rsidRDefault="00DB0B69" w:rsidP="00DB0B69">
      <w:pPr>
        <w:pStyle w:val="FP"/>
        <w:keepNext/>
        <w:rPr>
          <w:i/>
          <w:iCs/>
          <w:lang w:eastAsia="en-US"/>
        </w:rPr>
      </w:pPr>
      <w:proofErr w:type="spellStart"/>
      <w:r w:rsidRPr="00A54044">
        <w:rPr>
          <w:i/>
          <w:iCs/>
          <w:lang w:eastAsia="en-US"/>
        </w:rPr>
        <w:t>Aihua</w:t>
      </w:r>
      <w:proofErr w:type="spellEnd"/>
      <w:r w:rsidRPr="00A54044">
        <w:rPr>
          <w:i/>
          <w:iCs/>
          <w:lang w:eastAsia="en-US"/>
        </w:rPr>
        <w:t xml:space="preserve"> (CMCC) supports the KI, please add as a supporting company in next revision.</w:t>
      </w:r>
    </w:p>
    <w:p w14:paraId="667493B5" w14:textId="77777777" w:rsidR="00DB0B69" w:rsidRPr="00A54044" w:rsidRDefault="00DB0B69" w:rsidP="00DB0B69">
      <w:pPr>
        <w:pStyle w:val="FP"/>
        <w:keepNext/>
        <w:rPr>
          <w:i/>
          <w:iCs/>
          <w:lang w:eastAsia="en-US"/>
        </w:rPr>
      </w:pPr>
      <w:r w:rsidRPr="00A54044">
        <w:rPr>
          <w:i/>
          <w:iCs/>
          <w:lang w:eastAsia="en-US"/>
        </w:rPr>
        <w:t>Jungshin (Samsung): provides comments on Yuan (Huawei) reply</w:t>
      </w:r>
    </w:p>
    <w:p w14:paraId="21536384" w14:textId="77777777" w:rsidR="00DB0B69" w:rsidRPr="00A54044" w:rsidRDefault="00DB0B69" w:rsidP="00DB0B69">
      <w:pPr>
        <w:pStyle w:val="FP"/>
        <w:keepNext/>
        <w:rPr>
          <w:i/>
          <w:iCs/>
          <w:lang w:eastAsia="en-US"/>
        </w:rPr>
      </w:pPr>
    </w:p>
    <w:p w14:paraId="171D93DA" w14:textId="77777777" w:rsidR="00DB0B69" w:rsidRPr="00DA12F6" w:rsidRDefault="00DB0B69" w:rsidP="00DB0B69">
      <w:pPr>
        <w:keepNext/>
        <w:rPr>
          <w:rFonts w:cs="Arial"/>
          <w:b/>
        </w:rPr>
      </w:pPr>
      <w:r w:rsidRPr="00DA12F6">
        <w:rPr>
          <w:rFonts w:cs="Arial"/>
          <w:b/>
        </w:rPr>
        <w:t>Discussion and conclusion:</w:t>
      </w:r>
    </w:p>
    <w:p w14:paraId="64BDBDF4" w14:textId="6418D009" w:rsidR="00DB0B69" w:rsidRDefault="005E658D" w:rsidP="00DB0B69">
      <w:r w:rsidRPr="00C00F6C">
        <w:rPr>
          <w:b/>
          <w:bCs/>
        </w:rPr>
        <w:t>This was left for further discussion.</w:t>
      </w:r>
    </w:p>
    <w:p w14:paraId="5E2D167A" w14:textId="77777777" w:rsidR="00DB0B69" w:rsidRDefault="00DB0B69" w:rsidP="00DB0B69">
      <w:pPr>
        <w:keepNext/>
        <w:pBdr>
          <w:top w:val="single" w:sz="4" w:space="1" w:color="auto"/>
        </w:pBdr>
        <w:rPr>
          <w:lang w:eastAsia="en-US"/>
        </w:rPr>
      </w:pPr>
      <w:r>
        <w:rPr>
          <w:color w:val="0000FF"/>
          <w:lang w:eastAsia="en-US"/>
        </w:rPr>
        <w:lastRenderedPageBreak/>
        <w:t>S2</w:t>
      </w:r>
      <w:r>
        <w:rPr>
          <w:color w:val="0000FF"/>
          <w:lang w:eastAsia="en-US"/>
        </w:rPr>
        <w:noBreakHyphen/>
        <w:t>2202100</w:t>
      </w:r>
      <w:r>
        <w:rPr>
          <w:lang w:eastAsia="en-US"/>
        </w:rPr>
        <w:t xml:space="preserve"> (P-CR) KI#3: New Solution for Data and Analytics Exchange in Roaming Case. (Source: Ericsson)</w:t>
      </w:r>
    </w:p>
    <w:p w14:paraId="02C42230" w14:textId="77777777" w:rsidR="00DB0B69" w:rsidRPr="00A54044" w:rsidRDefault="00DB0B69" w:rsidP="00DB0B69">
      <w:pPr>
        <w:pStyle w:val="FP"/>
        <w:keepNext/>
        <w:rPr>
          <w:b/>
          <w:bCs/>
          <w:i/>
          <w:iCs/>
          <w:lang w:eastAsia="en-US"/>
        </w:rPr>
      </w:pPr>
      <w:r w:rsidRPr="00A54044">
        <w:rPr>
          <w:b/>
          <w:bCs/>
          <w:i/>
          <w:iCs/>
          <w:lang w:eastAsia="en-US"/>
        </w:rPr>
        <w:t>e-mail comments:</w:t>
      </w:r>
    </w:p>
    <w:p w14:paraId="39603313" w14:textId="77777777" w:rsidR="00DB0B69" w:rsidRPr="00A54044" w:rsidRDefault="00DB0B69" w:rsidP="00DB0B69">
      <w:pPr>
        <w:pStyle w:val="FP"/>
        <w:keepNext/>
        <w:rPr>
          <w:i/>
          <w:iCs/>
          <w:lang w:eastAsia="en-US"/>
        </w:rPr>
      </w:pPr>
      <w:r w:rsidRPr="00A54044">
        <w:rPr>
          <w:i/>
          <w:iCs/>
          <w:lang w:eastAsia="en-US"/>
        </w:rPr>
        <w:t>Wang Yuan (Huawei) has concerns on this contributions.</w:t>
      </w:r>
    </w:p>
    <w:p w14:paraId="3A943D1E" w14:textId="77777777" w:rsidR="00DB0B69" w:rsidRPr="00A54044" w:rsidRDefault="00DB0B69" w:rsidP="00DB0B69">
      <w:pPr>
        <w:pStyle w:val="FP"/>
        <w:keepNext/>
        <w:rPr>
          <w:i/>
          <w:iCs/>
          <w:lang w:eastAsia="en-US"/>
        </w:rPr>
      </w:pPr>
      <w:r w:rsidRPr="00A54044">
        <w:rPr>
          <w:i/>
          <w:iCs/>
          <w:lang w:eastAsia="en-US"/>
        </w:rPr>
        <w:t>Zhang (Ericsson) provides response</w:t>
      </w:r>
    </w:p>
    <w:p w14:paraId="63F970E0" w14:textId="77777777" w:rsidR="00DB0B69" w:rsidRPr="00A54044" w:rsidRDefault="00DB0B69" w:rsidP="00DB0B69">
      <w:pPr>
        <w:pStyle w:val="FP"/>
        <w:keepNext/>
        <w:rPr>
          <w:i/>
          <w:iCs/>
          <w:lang w:eastAsia="en-US"/>
        </w:rPr>
      </w:pPr>
      <w:r w:rsidRPr="00A54044">
        <w:rPr>
          <w:i/>
          <w:iCs/>
          <w:lang w:eastAsia="en-US"/>
        </w:rPr>
        <w:t>Vivian(vivo) provides comments</w:t>
      </w:r>
    </w:p>
    <w:p w14:paraId="736C3E6D" w14:textId="77777777" w:rsidR="00DB0B69" w:rsidRPr="00A54044" w:rsidRDefault="00DB0B69" w:rsidP="00DB0B69">
      <w:pPr>
        <w:pStyle w:val="FP"/>
        <w:keepNext/>
        <w:rPr>
          <w:i/>
          <w:iCs/>
          <w:lang w:eastAsia="en-US"/>
        </w:rPr>
      </w:pPr>
      <w:r w:rsidRPr="00A54044">
        <w:rPr>
          <w:i/>
          <w:iCs/>
          <w:lang w:eastAsia="en-US"/>
        </w:rPr>
        <w:t>Malla (NTT DOCOMO) provides comments</w:t>
      </w:r>
    </w:p>
    <w:p w14:paraId="1AA3E1DF" w14:textId="77777777" w:rsidR="00DB0B69" w:rsidRPr="00A54044" w:rsidRDefault="00DB0B69" w:rsidP="00DB0B69">
      <w:pPr>
        <w:pStyle w:val="FP"/>
        <w:keepNext/>
        <w:rPr>
          <w:i/>
          <w:iCs/>
          <w:lang w:eastAsia="en-US"/>
        </w:rPr>
      </w:pPr>
      <w:r w:rsidRPr="00A54044">
        <w:rPr>
          <w:i/>
          <w:iCs/>
          <w:lang w:eastAsia="en-US"/>
        </w:rPr>
        <w:t>Juan Zhang (Qualcomm) provides comments</w:t>
      </w:r>
    </w:p>
    <w:p w14:paraId="1C1CEEAC" w14:textId="77777777" w:rsidR="00DB0B69" w:rsidRPr="00A54044" w:rsidRDefault="00DB0B69" w:rsidP="00DB0B69">
      <w:pPr>
        <w:pStyle w:val="FP"/>
        <w:keepNext/>
        <w:rPr>
          <w:i/>
          <w:iCs/>
          <w:lang w:eastAsia="en-US"/>
        </w:rPr>
      </w:pPr>
      <w:r w:rsidRPr="00A54044">
        <w:rPr>
          <w:i/>
          <w:iCs/>
          <w:lang w:eastAsia="en-US"/>
        </w:rPr>
        <w:t>Jungshin (Samsung): provides comments</w:t>
      </w:r>
    </w:p>
    <w:p w14:paraId="1CFCFAFA" w14:textId="77777777" w:rsidR="00DB0B69" w:rsidRPr="00A54044" w:rsidRDefault="00DB0B69" w:rsidP="00DB0B69">
      <w:pPr>
        <w:pStyle w:val="FP"/>
        <w:keepNext/>
        <w:rPr>
          <w:i/>
          <w:iCs/>
          <w:lang w:eastAsia="en-US"/>
        </w:rPr>
      </w:pPr>
      <w:r w:rsidRPr="00A54044">
        <w:rPr>
          <w:i/>
          <w:iCs/>
          <w:lang w:eastAsia="en-US"/>
        </w:rPr>
        <w:t>Thomas (Nokia) provides r01</w:t>
      </w:r>
    </w:p>
    <w:p w14:paraId="30350F08" w14:textId="77777777" w:rsidR="00DB0B69" w:rsidRPr="00A54044" w:rsidRDefault="00DB0B69" w:rsidP="00DB0B69">
      <w:pPr>
        <w:pStyle w:val="FP"/>
        <w:keepNext/>
        <w:rPr>
          <w:i/>
          <w:iCs/>
          <w:lang w:eastAsia="en-US"/>
        </w:rPr>
      </w:pPr>
      <w:proofErr w:type="spellStart"/>
      <w:r w:rsidRPr="00A54044">
        <w:rPr>
          <w:i/>
          <w:iCs/>
          <w:lang w:eastAsia="en-US"/>
        </w:rPr>
        <w:t>Jinguo</w:t>
      </w:r>
      <w:proofErr w:type="spellEnd"/>
      <w:r w:rsidRPr="00A54044">
        <w:rPr>
          <w:i/>
          <w:iCs/>
          <w:lang w:eastAsia="en-US"/>
        </w:rPr>
        <w:t>(ZTE) comments</w:t>
      </w:r>
    </w:p>
    <w:p w14:paraId="7E8E60F2" w14:textId="77777777" w:rsidR="00DB0B69" w:rsidRPr="00A54044" w:rsidRDefault="00DB0B69" w:rsidP="00DB0B69">
      <w:pPr>
        <w:pStyle w:val="FP"/>
        <w:keepNext/>
        <w:rPr>
          <w:i/>
          <w:iCs/>
          <w:lang w:eastAsia="en-US"/>
        </w:rPr>
      </w:pPr>
      <w:r w:rsidRPr="00A54044">
        <w:rPr>
          <w:i/>
          <w:iCs/>
          <w:lang w:eastAsia="en-US"/>
        </w:rPr>
        <w:t>Vivian(vivo) provides comments and r02.</w:t>
      </w:r>
    </w:p>
    <w:p w14:paraId="372A2936" w14:textId="77777777" w:rsidR="00DB0B69" w:rsidRPr="00A54044" w:rsidRDefault="00DB0B69" w:rsidP="00DB0B69">
      <w:pPr>
        <w:pStyle w:val="FP"/>
        <w:keepNext/>
        <w:rPr>
          <w:i/>
          <w:iCs/>
          <w:lang w:eastAsia="en-US"/>
        </w:rPr>
      </w:pPr>
      <w:r w:rsidRPr="00A54044">
        <w:rPr>
          <w:i/>
          <w:iCs/>
          <w:lang w:eastAsia="en-US"/>
        </w:rPr>
        <w:t>Zhang (Ericsson) provides comments and r03</w:t>
      </w:r>
    </w:p>
    <w:p w14:paraId="677BDBD9" w14:textId="77777777" w:rsidR="00DB0B69" w:rsidRPr="00A54044" w:rsidRDefault="00DB0B69" w:rsidP="00DB0B69">
      <w:pPr>
        <w:pStyle w:val="FP"/>
        <w:keepNext/>
        <w:rPr>
          <w:i/>
          <w:iCs/>
          <w:lang w:eastAsia="en-US"/>
        </w:rPr>
      </w:pPr>
      <w:r w:rsidRPr="00A54044">
        <w:rPr>
          <w:i/>
          <w:iCs/>
          <w:lang w:eastAsia="en-US"/>
        </w:rPr>
        <w:t>Jungshin (Samsung): provides r04</w:t>
      </w:r>
    </w:p>
    <w:p w14:paraId="15AE0EDE" w14:textId="77777777" w:rsidR="00DB0B69" w:rsidRPr="00A54044" w:rsidRDefault="00DB0B69" w:rsidP="00DB0B69">
      <w:pPr>
        <w:pStyle w:val="FP"/>
        <w:keepNext/>
        <w:rPr>
          <w:i/>
          <w:iCs/>
          <w:lang w:eastAsia="en-US"/>
        </w:rPr>
      </w:pPr>
      <w:r w:rsidRPr="00A54044">
        <w:rPr>
          <w:i/>
          <w:iCs/>
          <w:lang w:eastAsia="en-US"/>
        </w:rPr>
        <w:t>==== Revisions Deadline ====</w:t>
      </w:r>
    </w:p>
    <w:p w14:paraId="517D17DD" w14:textId="77777777" w:rsidR="00DB0B69" w:rsidRPr="00A54044" w:rsidRDefault="00DB0B69" w:rsidP="00DB0B69">
      <w:pPr>
        <w:pStyle w:val="FP"/>
        <w:keepNext/>
        <w:rPr>
          <w:i/>
          <w:iCs/>
          <w:lang w:eastAsia="en-US"/>
        </w:rPr>
      </w:pPr>
    </w:p>
    <w:p w14:paraId="4709627C" w14:textId="77777777" w:rsidR="00DB0B69" w:rsidRPr="00DA12F6" w:rsidRDefault="00DB0B69" w:rsidP="00DB0B69">
      <w:pPr>
        <w:keepNext/>
        <w:rPr>
          <w:rFonts w:cs="Arial"/>
          <w:b/>
        </w:rPr>
      </w:pPr>
      <w:r w:rsidRPr="00DA12F6">
        <w:rPr>
          <w:rFonts w:cs="Arial"/>
          <w:b/>
        </w:rPr>
        <w:t>Discussion and conclusion:</w:t>
      </w:r>
    </w:p>
    <w:p w14:paraId="4E1409C9" w14:textId="37DD498E" w:rsidR="00DB0B69" w:rsidRDefault="005E658D" w:rsidP="00DB0B69">
      <w:r w:rsidRPr="00C00F6C">
        <w:rPr>
          <w:b/>
          <w:bCs/>
        </w:rPr>
        <w:t>This was left for further discussion.</w:t>
      </w:r>
    </w:p>
    <w:p w14:paraId="71C83C95" w14:textId="77777777" w:rsidR="00DB0B69" w:rsidRDefault="00DB0B69" w:rsidP="00DB0B69">
      <w:pPr>
        <w:keepNext/>
        <w:pBdr>
          <w:top w:val="single" w:sz="4" w:space="1" w:color="auto"/>
        </w:pBdr>
        <w:rPr>
          <w:lang w:eastAsia="en-US"/>
        </w:rPr>
      </w:pPr>
      <w:r>
        <w:rPr>
          <w:color w:val="0000FF"/>
          <w:lang w:eastAsia="en-US"/>
        </w:rPr>
        <w:t>S2</w:t>
      </w:r>
      <w:r>
        <w:rPr>
          <w:color w:val="0000FF"/>
          <w:lang w:eastAsia="en-US"/>
        </w:rPr>
        <w:noBreakHyphen/>
        <w:t>2202955</w:t>
      </w:r>
      <w:r>
        <w:rPr>
          <w:lang w:eastAsia="en-US"/>
        </w:rPr>
        <w:t xml:space="preserve"> (P-CR) Solution: Link Establishment procedure via Layer-2 UE-to-UE Relay. (Source: Interdigital)</w:t>
      </w:r>
    </w:p>
    <w:p w14:paraId="29C914CB" w14:textId="77777777" w:rsidR="00DB0B69" w:rsidRPr="00A54044" w:rsidRDefault="00DB0B69" w:rsidP="00DB0B69">
      <w:pPr>
        <w:pStyle w:val="FP"/>
        <w:keepNext/>
        <w:rPr>
          <w:b/>
          <w:bCs/>
          <w:i/>
          <w:iCs/>
          <w:lang w:eastAsia="en-US"/>
        </w:rPr>
      </w:pPr>
      <w:r w:rsidRPr="00A54044">
        <w:rPr>
          <w:b/>
          <w:bCs/>
          <w:i/>
          <w:iCs/>
          <w:lang w:eastAsia="en-US"/>
        </w:rPr>
        <w:t>e-mail comments:</w:t>
      </w:r>
    </w:p>
    <w:p w14:paraId="222F828B" w14:textId="77777777" w:rsidR="00DB0B69" w:rsidRPr="00A54044" w:rsidRDefault="00DB0B69" w:rsidP="00DB0B69">
      <w:pPr>
        <w:pStyle w:val="FP"/>
        <w:keepNext/>
        <w:rPr>
          <w:i/>
          <w:iCs/>
          <w:lang w:eastAsia="en-US"/>
        </w:rPr>
      </w:pPr>
      <w:r w:rsidRPr="00A54044">
        <w:rPr>
          <w:i/>
          <w:iCs/>
          <w:lang w:eastAsia="en-US"/>
        </w:rPr>
        <w:t>Wen (vivo) comments.</w:t>
      </w:r>
    </w:p>
    <w:p w14:paraId="13AFDD53" w14:textId="77777777" w:rsidR="00DB0B69" w:rsidRPr="00A54044" w:rsidRDefault="00DB0B69" w:rsidP="00DB0B69">
      <w:pPr>
        <w:pStyle w:val="FP"/>
        <w:keepNext/>
        <w:rPr>
          <w:i/>
          <w:iCs/>
          <w:lang w:eastAsia="en-US"/>
        </w:rPr>
      </w:pPr>
      <w:r w:rsidRPr="00A54044">
        <w:rPr>
          <w:i/>
          <w:iCs/>
          <w:lang w:eastAsia="en-US"/>
        </w:rPr>
        <w:t>Deng Qiang (CATT) comments.</w:t>
      </w:r>
    </w:p>
    <w:p w14:paraId="5CCA6FEC" w14:textId="77777777" w:rsidR="00DB0B69" w:rsidRPr="00A54044" w:rsidRDefault="00DB0B69" w:rsidP="00DB0B69">
      <w:pPr>
        <w:pStyle w:val="FP"/>
        <w:keepNext/>
        <w:rPr>
          <w:i/>
          <w:iCs/>
          <w:lang w:eastAsia="en-US"/>
        </w:rPr>
      </w:pPr>
      <w:r w:rsidRPr="00A54044">
        <w:rPr>
          <w:i/>
          <w:iCs/>
          <w:lang w:eastAsia="en-US"/>
        </w:rPr>
        <w:t>Zhang (Ericsson) ask clarification</w:t>
      </w:r>
    </w:p>
    <w:p w14:paraId="5D34A878" w14:textId="77777777" w:rsidR="00DB0B69" w:rsidRPr="00A54044" w:rsidRDefault="00DB0B69" w:rsidP="00DB0B69">
      <w:pPr>
        <w:pStyle w:val="FP"/>
        <w:keepNext/>
        <w:rPr>
          <w:i/>
          <w:iCs/>
          <w:lang w:eastAsia="en-US"/>
        </w:rPr>
      </w:pPr>
      <w:r w:rsidRPr="00A54044">
        <w:rPr>
          <w:i/>
          <w:iCs/>
          <w:lang w:eastAsia="en-US"/>
        </w:rPr>
        <w:t>Yali (OPPO) comments.</w:t>
      </w:r>
    </w:p>
    <w:p w14:paraId="482FE779" w14:textId="77777777" w:rsidR="00DB0B69" w:rsidRPr="00A54044" w:rsidRDefault="00DB0B69" w:rsidP="00DB0B69">
      <w:pPr>
        <w:pStyle w:val="FP"/>
        <w:keepNext/>
        <w:rPr>
          <w:i/>
          <w:iCs/>
          <w:lang w:eastAsia="en-US"/>
        </w:rPr>
      </w:pPr>
      <w:r w:rsidRPr="00A54044">
        <w:rPr>
          <w:i/>
          <w:iCs/>
          <w:lang w:eastAsia="en-US"/>
        </w:rPr>
        <w:t>Xiaoyan Shi (Interdigital) replies and provides r01</w:t>
      </w:r>
    </w:p>
    <w:p w14:paraId="70CFEBAA" w14:textId="77777777" w:rsidR="00DB0B69" w:rsidRPr="00A54044" w:rsidRDefault="00DB0B69" w:rsidP="00DB0B69">
      <w:pPr>
        <w:pStyle w:val="FP"/>
        <w:keepNext/>
        <w:rPr>
          <w:i/>
          <w:iCs/>
          <w:lang w:eastAsia="en-US"/>
        </w:rPr>
      </w:pPr>
      <w:r w:rsidRPr="00A54044">
        <w:rPr>
          <w:i/>
          <w:iCs/>
          <w:lang w:eastAsia="en-US"/>
        </w:rPr>
        <w:t>Yali (OPPO) replies to Xiaoyan Shi (Interdigital).</w:t>
      </w:r>
    </w:p>
    <w:p w14:paraId="7390C95F" w14:textId="77777777" w:rsidR="00DB0B69" w:rsidRPr="00A54044" w:rsidRDefault="00DB0B69" w:rsidP="00DB0B69">
      <w:pPr>
        <w:pStyle w:val="FP"/>
        <w:keepNext/>
        <w:rPr>
          <w:i/>
          <w:iCs/>
          <w:lang w:eastAsia="en-US"/>
        </w:rPr>
      </w:pPr>
      <w:r w:rsidRPr="00A54044">
        <w:rPr>
          <w:i/>
          <w:iCs/>
          <w:lang w:eastAsia="en-US"/>
        </w:rPr>
        <w:t>Xiaoyan Shi (Interdigital) replies to Yali and provides r02.</w:t>
      </w:r>
    </w:p>
    <w:p w14:paraId="148A4204" w14:textId="77777777" w:rsidR="00DB0B69" w:rsidRPr="00A54044" w:rsidRDefault="00DB0B69" w:rsidP="00DB0B69">
      <w:pPr>
        <w:pStyle w:val="FP"/>
        <w:keepNext/>
        <w:rPr>
          <w:i/>
          <w:iCs/>
          <w:lang w:eastAsia="en-US"/>
        </w:rPr>
      </w:pPr>
      <w:r w:rsidRPr="00A54044">
        <w:rPr>
          <w:i/>
          <w:iCs/>
          <w:lang w:eastAsia="en-US"/>
        </w:rPr>
        <w:t>Deng Qiang (CATT) comments on r02.</w:t>
      </w:r>
    </w:p>
    <w:p w14:paraId="17135AB6" w14:textId="77777777" w:rsidR="00DB0B69" w:rsidRPr="00A54044" w:rsidRDefault="00DB0B69" w:rsidP="00DB0B69">
      <w:pPr>
        <w:pStyle w:val="FP"/>
        <w:keepNext/>
        <w:rPr>
          <w:i/>
          <w:iCs/>
          <w:lang w:eastAsia="en-US"/>
        </w:rPr>
      </w:pPr>
      <w:r w:rsidRPr="00A54044">
        <w:rPr>
          <w:i/>
          <w:iCs/>
          <w:lang w:eastAsia="en-US"/>
        </w:rPr>
        <w:t>==== Revisions Deadline ====</w:t>
      </w:r>
    </w:p>
    <w:p w14:paraId="5C8BC7FD" w14:textId="77777777" w:rsidR="00DB0B69" w:rsidRPr="00A54044" w:rsidRDefault="00DB0B69" w:rsidP="00DB0B69">
      <w:pPr>
        <w:pStyle w:val="FP"/>
        <w:keepNext/>
        <w:rPr>
          <w:i/>
          <w:iCs/>
          <w:lang w:eastAsia="en-US"/>
        </w:rPr>
      </w:pPr>
      <w:r w:rsidRPr="00A54044">
        <w:rPr>
          <w:i/>
          <w:iCs/>
          <w:lang w:eastAsia="en-US"/>
        </w:rPr>
        <w:t xml:space="preserve">Michelle </w:t>
      </w:r>
      <w:proofErr w:type="spellStart"/>
      <w:r w:rsidRPr="00A54044">
        <w:rPr>
          <w:i/>
          <w:iCs/>
          <w:lang w:eastAsia="en-US"/>
        </w:rPr>
        <w:t>Perras</w:t>
      </w:r>
      <w:proofErr w:type="spellEnd"/>
      <w:r w:rsidRPr="00A54044">
        <w:rPr>
          <w:i/>
          <w:iCs/>
          <w:lang w:eastAsia="en-US"/>
        </w:rPr>
        <w:t xml:space="preserve"> on behalf of Xiaoyan Shi (Interdigital) replies to Yali and Deng.</w:t>
      </w:r>
    </w:p>
    <w:p w14:paraId="798426DF" w14:textId="77777777" w:rsidR="00DB0B69" w:rsidRPr="00A54044" w:rsidRDefault="00DB0B69" w:rsidP="00DB0B69">
      <w:pPr>
        <w:pStyle w:val="FP"/>
        <w:keepNext/>
        <w:rPr>
          <w:i/>
          <w:iCs/>
          <w:lang w:eastAsia="en-US"/>
        </w:rPr>
      </w:pPr>
      <w:r w:rsidRPr="00A54044">
        <w:rPr>
          <w:i/>
          <w:iCs/>
          <w:lang w:eastAsia="en-US"/>
        </w:rPr>
        <w:t>Deng Qiang (CATT) can live with late r03, and it needs to be discussed at CC#2.</w:t>
      </w:r>
    </w:p>
    <w:p w14:paraId="5DD443C7" w14:textId="77777777" w:rsidR="00DB0B69" w:rsidRPr="00A54044" w:rsidRDefault="00DB0B69" w:rsidP="00DB0B69">
      <w:pPr>
        <w:pStyle w:val="FP"/>
        <w:keepNext/>
        <w:rPr>
          <w:i/>
          <w:iCs/>
          <w:lang w:eastAsia="en-US"/>
        </w:rPr>
      </w:pPr>
      <w:r w:rsidRPr="00A54044">
        <w:rPr>
          <w:i/>
          <w:iCs/>
          <w:lang w:eastAsia="en-US"/>
        </w:rPr>
        <w:t>Yali (OPPO) is ok with r03 in the draft folder, cannot accept other versions.</w:t>
      </w:r>
    </w:p>
    <w:p w14:paraId="3339126B" w14:textId="77777777" w:rsidR="00DB0B69" w:rsidRPr="00A54044" w:rsidRDefault="00DB0B69" w:rsidP="00DB0B69">
      <w:pPr>
        <w:pStyle w:val="FP"/>
        <w:keepNext/>
        <w:rPr>
          <w:i/>
          <w:iCs/>
          <w:lang w:eastAsia="en-US"/>
        </w:rPr>
      </w:pPr>
    </w:p>
    <w:p w14:paraId="2F8466A4" w14:textId="77777777" w:rsidR="00DB0B69" w:rsidRPr="00DA12F6" w:rsidRDefault="00DB0B69" w:rsidP="00DB0B69">
      <w:pPr>
        <w:keepNext/>
        <w:rPr>
          <w:rFonts w:cs="Arial"/>
          <w:b/>
        </w:rPr>
      </w:pPr>
      <w:r w:rsidRPr="00DA12F6">
        <w:rPr>
          <w:rFonts w:cs="Arial"/>
          <w:b/>
        </w:rPr>
        <w:t>Discussion and conclusion:</w:t>
      </w:r>
    </w:p>
    <w:p w14:paraId="05627E45" w14:textId="11786A6B" w:rsidR="00DB0B69" w:rsidRDefault="00C00F6C" w:rsidP="00DB0B69">
      <w:r>
        <w:t xml:space="preserve">Interdigital commented that there was a personal emergency with the delegate and the proposed r03 could not be uploaded before the deadline. </w:t>
      </w:r>
      <w:r w:rsidRPr="00C00F6C">
        <w:rPr>
          <w:b/>
          <w:bCs/>
        </w:rPr>
        <w:t>r03 was then accepted and agreed.</w:t>
      </w:r>
    </w:p>
    <w:p w14:paraId="7FB5DCD0" w14:textId="77777777" w:rsidR="00C00F6C" w:rsidRDefault="00C00F6C" w:rsidP="00DB0B69"/>
    <w:p w14:paraId="314BACC5" w14:textId="77777777" w:rsidR="00BF0B63" w:rsidRPr="00BF0B63" w:rsidRDefault="00BF0B63" w:rsidP="00BF0B63">
      <w:pPr>
        <w:rPr>
          <w:lang w:eastAsia="en-US"/>
        </w:rPr>
      </w:pPr>
    </w:p>
    <w:p w14:paraId="3D3C64A7" w14:textId="2DB797EF" w:rsidR="00BF0B63" w:rsidRDefault="00BF0B63" w:rsidP="0094649A">
      <w:pPr>
        <w:pStyle w:val="Heading1"/>
      </w:pPr>
      <w:r>
        <w:lastRenderedPageBreak/>
        <w:t>2</w:t>
      </w:r>
      <w:r>
        <w:tab/>
        <w:t>The issue for discussion/</w:t>
      </w:r>
      <w:proofErr w:type="spellStart"/>
      <w:r>
        <w:t>SoH</w:t>
      </w:r>
      <w:proofErr w:type="spellEnd"/>
      <w:r>
        <w:t xml:space="preserve"> in CC#2 folder: </w:t>
      </w:r>
      <w:hyperlink r:id="rId9" w:history="1">
        <w:r w:rsidRPr="00B275AE">
          <w:rPr>
            <w:rStyle w:val="Hyperlink"/>
          </w:rPr>
          <w:t>https://www.3gpp.org/ftp/tsg_sa/WG2_Arch/TSGS2_150E_Electronic_2022-04/INBOX/CCs/CC%232_2022-04-11_1300UTC</w:t>
        </w:r>
      </w:hyperlink>
    </w:p>
    <w:p w14:paraId="018DD52C" w14:textId="1F241A6A" w:rsidR="00A54044" w:rsidRPr="00A54044" w:rsidRDefault="00A54044" w:rsidP="00A54044">
      <w:pPr>
        <w:keepNext/>
        <w:pBdr>
          <w:top w:val="single" w:sz="4" w:space="1" w:color="auto"/>
        </w:pBdr>
        <w:rPr>
          <w:b/>
          <w:bCs/>
          <w:lang w:eastAsia="en-US"/>
        </w:rPr>
      </w:pPr>
      <w:r w:rsidRPr="00A54044">
        <w:rPr>
          <w:b/>
          <w:bCs/>
          <w:lang w:eastAsia="en-US"/>
        </w:rPr>
        <w:t>Rel_18_Solutions_with_URSP_Impact</w:t>
      </w:r>
      <w:r w:rsidR="00AE3169">
        <w:rPr>
          <w:b/>
          <w:bCs/>
          <w:lang w:eastAsia="en-US"/>
        </w:rPr>
        <w:t>_r01</w:t>
      </w:r>
      <w:r w:rsidRPr="00A54044">
        <w:rPr>
          <w:b/>
          <w:bCs/>
          <w:lang w:eastAsia="en-US"/>
        </w:rPr>
        <w:t>.pptx</w:t>
      </w:r>
      <w:r w:rsidR="0023734D">
        <w:rPr>
          <w:b/>
          <w:bCs/>
          <w:lang w:eastAsia="en-US"/>
        </w:rPr>
        <w:t xml:space="preserve"> (</w:t>
      </w:r>
      <w:proofErr w:type="spellStart"/>
      <w:r w:rsidR="0023734D">
        <w:rPr>
          <w:b/>
          <w:bCs/>
          <w:lang w:eastAsia="en-US"/>
        </w:rPr>
        <w:t>InterDigital</w:t>
      </w:r>
      <w:proofErr w:type="spellEnd"/>
      <w:r w:rsidR="0023734D">
        <w:rPr>
          <w:b/>
          <w:bCs/>
          <w:lang w:eastAsia="en-US"/>
        </w:rPr>
        <w:t xml:space="preserve"> Inc.)</w:t>
      </w:r>
    </w:p>
    <w:p w14:paraId="774C6BBC" w14:textId="095CF536" w:rsidR="00BF0B63" w:rsidRDefault="00301959" w:rsidP="0023734D">
      <w:pPr>
        <w:keepNext/>
        <w:rPr>
          <w:lang w:eastAsia="en-US"/>
        </w:rPr>
      </w:pPr>
      <w:hyperlink r:id="rId10" w:history="1">
        <w:r w:rsidR="00AE3169" w:rsidRPr="00D22A8E">
          <w:rPr>
            <w:rStyle w:val="Hyperlink"/>
            <w:lang w:eastAsia="en-US"/>
          </w:rPr>
          <w:t>https://www.3gpp.org/ftp/tsg_sa/WG2_Arch/TSGS2_150E_Electronic_2022-04/INBOX/CCs/CC%232_2022-04-11_1300UTC/Rel_18_Solutions_with_URSP_Impact_r01.pptx</w:t>
        </w:r>
      </w:hyperlink>
    </w:p>
    <w:p w14:paraId="4DF8C139" w14:textId="37D7AB32" w:rsidR="00427019" w:rsidRPr="0023734D" w:rsidRDefault="0023734D" w:rsidP="0023734D">
      <w:pPr>
        <w:pStyle w:val="FP"/>
        <w:keepNext/>
        <w:rPr>
          <w:b/>
          <w:bCs/>
          <w:lang w:eastAsia="en-US"/>
        </w:rPr>
      </w:pPr>
      <w:r w:rsidRPr="0023734D">
        <w:rPr>
          <w:b/>
          <w:bCs/>
          <w:lang w:eastAsia="en-US"/>
        </w:rPr>
        <w:t>Rel-18 Solutions that have URSP Impact</w:t>
      </w:r>
    </w:p>
    <w:p w14:paraId="67CF74E7" w14:textId="41A024B8" w:rsidR="0023734D" w:rsidRPr="0023734D" w:rsidRDefault="0023734D" w:rsidP="0023734D">
      <w:pPr>
        <w:pStyle w:val="FP"/>
        <w:keepNext/>
        <w:rPr>
          <w:b/>
          <w:bCs/>
          <w:lang w:eastAsia="en-US"/>
        </w:rPr>
      </w:pPr>
      <w:r w:rsidRPr="0023734D">
        <w:rPr>
          <w:b/>
          <w:bCs/>
          <w:lang w:eastAsia="en-US"/>
        </w:rPr>
        <w:t>Background</w:t>
      </w:r>
    </w:p>
    <w:p w14:paraId="0C508B8E" w14:textId="2C5CD835" w:rsidR="0023734D" w:rsidRDefault="0023734D" w:rsidP="0023734D">
      <w:pPr>
        <w:pStyle w:val="B1"/>
        <w:keepNext/>
      </w:pPr>
      <w:r>
        <w:t>-</w:t>
      </w:r>
      <w:r>
        <w:tab/>
        <w:t>There are multiple contributions at SA2 #150 that have URSP impact but are not part of FS_eUEPO_Ph2</w:t>
      </w:r>
    </w:p>
    <w:p w14:paraId="577755A4" w14:textId="0F7FA882" w:rsidR="0023734D" w:rsidRDefault="0023734D" w:rsidP="0023734D">
      <w:pPr>
        <w:pStyle w:val="B2"/>
        <w:keepNext/>
      </w:pPr>
      <w:r>
        <w:t>-</w:t>
      </w:r>
      <w:r>
        <w:tab/>
        <w:t>Three FS_EDGE_Ph2 (9.11) solutions for Key Issue #1 have URSP impact.</w:t>
      </w:r>
    </w:p>
    <w:p w14:paraId="37D4AADA" w14:textId="7E571B6A" w:rsidR="0023734D" w:rsidRDefault="0023734D" w:rsidP="0023734D">
      <w:pPr>
        <w:pStyle w:val="B3"/>
        <w:keepNext/>
      </w:pPr>
      <w:r>
        <w:t>-</w:t>
      </w:r>
      <w:r>
        <w:tab/>
        <w:t>S2-2202204 (Nokia, Nokia Shanghai Bell)</w:t>
      </w:r>
    </w:p>
    <w:p w14:paraId="6B52249C" w14:textId="64E2D09F" w:rsidR="0023734D" w:rsidRDefault="0023734D" w:rsidP="0023734D">
      <w:pPr>
        <w:pStyle w:val="B3"/>
        <w:keepNext/>
      </w:pPr>
      <w:r>
        <w:t>-</w:t>
      </w:r>
      <w:r>
        <w:tab/>
        <w:t>S2-2202252 (</w:t>
      </w:r>
      <w:proofErr w:type="spellStart"/>
      <w:r>
        <w:t>InterDigital</w:t>
      </w:r>
      <w:proofErr w:type="spellEnd"/>
      <w:r>
        <w:t xml:space="preserve"> Inc.)</w:t>
      </w:r>
    </w:p>
    <w:p w14:paraId="7F91875C" w14:textId="462E2790" w:rsidR="0023734D" w:rsidRDefault="0023734D" w:rsidP="0023734D">
      <w:pPr>
        <w:pStyle w:val="B3"/>
        <w:keepNext/>
      </w:pPr>
      <w:r>
        <w:t>-</w:t>
      </w:r>
      <w:r>
        <w:tab/>
        <w:t xml:space="preserve">S2-2202401 (Huawei, </w:t>
      </w:r>
      <w:proofErr w:type="spellStart"/>
      <w:r>
        <w:t>HiSilicon</w:t>
      </w:r>
      <w:proofErr w:type="spellEnd"/>
      <w:r>
        <w:t>)</w:t>
      </w:r>
    </w:p>
    <w:p w14:paraId="3E1A2D1A" w14:textId="56555CD8" w:rsidR="0023734D" w:rsidRDefault="0023734D" w:rsidP="0023734D">
      <w:pPr>
        <w:pStyle w:val="B3"/>
        <w:keepNext/>
      </w:pPr>
      <w:r>
        <w:t>-</w:t>
      </w:r>
      <w:r>
        <w:tab/>
        <w:t xml:space="preserve">There are additional NOT HANDLED papers from KI#6 that have URSP </w:t>
      </w:r>
      <w:proofErr w:type="spellStart"/>
      <w:r>
        <w:t>impacte</w:t>
      </w:r>
      <w:proofErr w:type="spellEnd"/>
    </w:p>
    <w:p w14:paraId="121FFECB" w14:textId="2248C210" w:rsidR="0023734D" w:rsidRDefault="0023734D" w:rsidP="0023734D">
      <w:pPr>
        <w:pStyle w:val="B2"/>
        <w:keepNext/>
      </w:pPr>
      <w:r>
        <w:t>-</w:t>
      </w:r>
      <w:r>
        <w:tab/>
        <w:t>A least one FS_5G_ProSe_Ph2 (9.26) solution for Key Issue #1 has URSP impact.</w:t>
      </w:r>
    </w:p>
    <w:p w14:paraId="3E3A13A5" w14:textId="11C06039" w:rsidR="0023734D" w:rsidRDefault="0023734D" w:rsidP="0023734D">
      <w:pPr>
        <w:pStyle w:val="B3"/>
        <w:keepNext/>
      </w:pPr>
      <w:r>
        <w:t>-</w:t>
      </w:r>
      <w:r>
        <w:tab/>
        <w:t>S2-2202416 (Intel)</w:t>
      </w:r>
    </w:p>
    <w:p w14:paraId="032CB58F" w14:textId="33C79642" w:rsidR="0023734D" w:rsidRDefault="0023734D" w:rsidP="0023734D">
      <w:pPr>
        <w:pStyle w:val="B2"/>
        <w:keepNext/>
      </w:pPr>
      <w:r>
        <w:t>-</w:t>
      </w:r>
      <w:r>
        <w:tab/>
        <w:t>Solutions in FS_eNA_Ph3 impact how the PCF forms URSP rules (e.g. S2-2202559 from OPPO)</w:t>
      </w:r>
    </w:p>
    <w:p w14:paraId="10CB50CB" w14:textId="3E235045" w:rsidR="0023734D" w:rsidRDefault="0023734D" w:rsidP="0023734D">
      <w:pPr>
        <w:pStyle w:val="B2"/>
        <w:keepNext/>
      </w:pPr>
      <w:r>
        <w:t>-</w:t>
      </w:r>
      <w:r>
        <w:tab/>
        <w:t>Additional solutions and a new Key Issue in FS_eNS_Ph3 seems to have URSP impact.</w:t>
      </w:r>
    </w:p>
    <w:p w14:paraId="0D200CD8" w14:textId="6FD65254" w:rsidR="0023734D" w:rsidRDefault="0023734D" w:rsidP="0023734D">
      <w:pPr>
        <w:pStyle w:val="B1"/>
        <w:keepNext/>
      </w:pPr>
      <w:r>
        <w:t>-</w:t>
      </w:r>
      <w:r>
        <w:tab/>
        <w:t>Some companies have stated that that they are not ok with some of these solutions because they have URSP impact and should be re-submitted at the next meeting to FS_eUEPO_Ph2 (9.22)</w:t>
      </w:r>
    </w:p>
    <w:p w14:paraId="37AD90F1" w14:textId="61FA223D" w:rsidR="0023734D" w:rsidRPr="0023734D" w:rsidRDefault="0023734D" w:rsidP="0023734D">
      <w:pPr>
        <w:pStyle w:val="FP"/>
        <w:keepNext/>
        <w:rPr>
          <w:b/>
          <w:bCs/>
          <w:lang w:eastAsia="en-US"/>
        </w:rPr>
      </w:pPr>
      <w:r w:rsidRPr="0023734D">
        <w:rPr>
          <w:b/>
          <w:bCs/>
          <w:lang w:eastAsia="en-US"/>
        </w:rPr>
        <w:t>Proposal:</w:t>
      </w:r>
    </w:p>
    <w:p w14:paraId="31B571B6" w14:textId="36A98D6E" w:rsidR="0023734D" w:rsidRDefault="0023734D" w:rsidP="0023734D">
      <w:pPr>
        <w:pStyle w:val="B1"/>
        <w:keepNext/>
      </w:pPr>
      <w:r>
        <w:t>-</w:t>
      </w:r>
      <w:r>
        <w:tab/>
        <w:t>A guideline should be established in SA2 about whether or not Rel-18 solutions outside of FS_eUEPO_Ph2 can have URSP impact.</w:t>
      </w:r>
    </w:p>
    <w:p w14:paraId="3505A9EC" w14:textId="175D062B" w:rsidR="0023734D" w:rsidRDefault="0023734D" w:rsidP="0023734D">
      <w:pPr>
        <w:pStyle w:val="B1"/>
        <w:keepNext/>
      </w:pPr>
      <w:r>
        <w:t>-</w:t>
      </w:r>
      <w:r>
        <w:tab/>
        <w:t>Option 1: No solution for any study can have URSP impact unless it is submitted to FS_eUEPO_Ph2.</w:t>
      </w:r>
    </w:p>
    <w:p w14:paraId="7F154B71" w14:textId="4B4211FE" w:rsidR="0023734D" w:rsidRDefault="0023734D" w:rsidP="0023734D">
      <w:pPr>
        <w:pStyle w:val="B2"/>
        <w:keepNext/>
      </w:pPr>
      <w:r>
        <w:t>-</w:t>
      </w:r>
      <w:r>
        <w:tab/>
        <w:t>If this option is selected: What key issue in FS_eUEPO_Ph2 is used?</w:t>
      </w:r>
    </w:p>
    <w:p w14:paraId="5D674FD6" w14:textId="158ADE4D" w:rsidR="0023734D" w:rsidRDefault="0023734D" w:rsidP="0023734D">
      <w:pPr>
        <w:pStyle w:val="B2"/>
        <w:keepNext/>
      </w:pPr>
      <w:r>
        <w:t>-</w:t>
      </w:r>
      <w:r>
        <w:tab/>
        <w:t>If this option is selected: How do we handle the TU budget?</w:t>
      </w:r>
    </w:p>
    <w:p w14:paraId="3427F062" w14:textId="1CEB8FD5" w:rsidR="0023734D" w:rsidRDefault="0023734D" w:rsidP="0023734D">
      <w:pPr>
        <w:pStyle w:val="B2"/>
        <w:keepNext/>
      </w:pPr>
      <w:r>
        <w:t>-</w:t>
      </w:r>
      <w:r>
        <w:tab/>
        <w:t>If this option is selected: Does a solution have "URSP impact" if it does not change the URSP rule but gives the PCF information to help it form URSP rules?</w:t>
      </w:r>
    </w:p>
    <w:p w14:paraId="1DC41392" w14:textId="6AE6F300" w:rsidR="0023734D" w:rsidRDefault="0023734D" w:rsidP="0023734D">
      <w:pPr>
        <w:pStyle w:val="B2"/>
        <w:keepNext/>
      </w:pPr>
      <w:r>
        <w:t>-</w:t>
      </w:r>
      <w:r>
        <w:tab/>
        <w:t>If this option is selected: How to discuss whether the solution solves an issue raised by one KI of FS_EDGE_Ph2, FS_5G_ProSe_Ph2, FS_eNA_Ph3?</w:t>
      </w:r>
    </w:p>
    <w:p w14:paraId="216E5E54" w14:textId="18DFFAC8" w:rsidR="0023734D" w:rsidRDefault="0023734D" w:rsidP="0023734D">
      <w:pPr>
        <w:pStyle w:val="B3"/>
        <w:keepNext/>
      </w:pPr>
      <w:r>
        <w:t>-</w:t>
      </w:r>
      <w:r>
        <w:tab/>
        <w:t>If a solution does not change how the URSP are delivered to the UE, isn't it natural to discuss it as part of the SID using URSP to deliver some information to UE(s)</w:t>
      </w:r>
    </w:p>
    <w:p w14:paraId="14769038" w14:textId="38EC4B7F" w:rsidR="0023734D" w:rsidRDefault="0023734D" w:rsidP="0023734D">
      <w:pPr>
        <w:pStyle w:val="B1"/>
        <w:keepNext/>
      </w:pPr>
      <w:r>
        <w:t>-</w:t>
      </w:r>
      <w:r>
        <w:tab/>
        <w:t>Option 2: Solutions for any study can have URSP impact and, if such a solution is chosen for normative work, it should be aligned with the conclusions of FS_eUEPO_Ph2</w:t>
      </w:r>
    </w:p>
    <w:p w14:paraId="3A22DBDC" w14:textId="4C63395C" w:rsidR="0023734D" w:rsidRDefault="0023734D" w:rsidP="0023734D">
      <w:pPr>
        <w:pStyle w:val="B2"/>
        <w:keepNext/>
      </w:pPr>
      <w:r>
        <w:t>-</w:t>
      </w:r>
      <w:r>
        <w:tab/>
        <w:t>If this option is chosen, we leave open the possibility that the normative work for a solution that is not part of FS_eUEPO_Ph2 will be done in eUEPO_Ph2</w:t>
      </w:r>
    </w:p>
    <w:p w14:paraId="367171C0" w14:textId="77777777" w:rsidR="0023734D" w:rsidRPr="0023734D" w:rsidRDefault="0023734D" w:rsidP="0023734D">
      <w:pPr>
        <w:pStyle w:val="FP"/>
        <w:keepNext/>
        <w:rPr>
          <w:b/>
          <w:bCs/>
          <w:lang w:eastAsia="en-US"/>
        </w:rPr>
      </w:pPr>
      <w:r w:rsidRPr="0023734D">
        <w:rPr>
          <w:b/>
          <w:bCs/>
          <w:lang w:eastAsia="en-US"/>
        </w:rPr>
        <w:t>Endorse option 1</w:t>
      </w:r>
    </w:p>
    <w:p w14:paraId="751311C2" w14:textId="77777777" w:rsidR="0023734D" w:rsidRDefault="0023734D" w:rsidP="0023734D">
      <w:pPr>
        <w:pStyle w:val="FP"/>
        <w:keepNext/>
        <w:rPr>
          <w:lang w:eastAsia="en-US"/>
        </w:rPr>
      </w:pPr>
      <w:r>
        <w:rPr>
          <w:lang w:eastAsia="en-US"/>
        </w:rPr>
        <w:t>Yes: ; no:</w:t>
      </w:r>
    </w:p>
    <w:p w14:paraId="64C0BD7A" w14:textId="77777777" w:rsidR="0023734D" w:rsidRPr="0023734D" w:rsidRDefault="0023734D" w:rsidP="0023734D">
      <w:pPr>
        <w:pStyle w:val="FP"/>
        <w:keepNext/>
        <w:rPr>
          <w:b/>
          <w:bCs/>
          <w:lang w:eastAsia="en-US"/>
        </w:rPr>
      </w:pPr>
      <w:r w:rsidRPr="0023734D">
        <w:rPr>
          <w:b/>
          <w:bCs/>
          <w:lang w:eastAsia="en-US"/>
        </w:rPr>
        <w:t>Endorse Option 2</w:t>
      </w:r>
    </w:p>
    <w:p w14:paraId="03A3F803" w14:textId="77777777" w:rsidR="0023734D" w:rsidRDefault="0023734D" w:rsidP="0023734D">
      <w:pPr>
        <w:pStyle w:val="FP"/>
        <w:keepNext/>
        <w:rPr>
          <w:lang w:eastAsia="en-US"/>
        </w:rPr>
      </w:pPr>
      <w:r>
        <w:rPr>
          <w:lang w:eastAsia="en-US"/>
        </w:rPr>
        <w:t>Yes: ; no:</w:t>
      </w:r>
    </w:p>
    <w:p w14:paraId="6A3DDAA7" w14:textId="77777777" w:rsidR="0023734D" w:rsidRPr="00A54044" w:rsidRDefault="0023734D" w:rsidP="0023734D">
      <w:pPr>
        <w:pStyle w:val="FP"/>
        <w:keepNext/>
        <w:rPr>
          <w:lang w:eastAsia="en-US"/>
        </w:rPr>
      </w:pPr>
    </w:p>
    <w:p w14:paraId="5B198AC3" w14:textId="77777777" w:rsidR="00427019" w:rsidRPr="00DA12F6" w:rsidRDefault="00427019" w:rsidP="00427019">
      <w:pPr>
        <w:keepNext/>
        <w:rPr>
          <w:rFonts w:cs="Arial"/>
          <w:b/>
        </w:rPr>
      </w:pPr>
      <w:r w:rsidRPr="00DA12F6">
        <w:rPr>
          <w:rFonts w:cs="Arial"/>
          <w:b/>
        </w:rPr>
        <w:t>Discussion and conclusion:</w:t>
      </w:r>
    </w:p>
    <w:p w14:paraId="679D9A10" w14:textId="297D425B" w:rsidR="00A54044" w:rsidRDefault="00345513" w:rsidP="00A54044">
      <w:pPr>
        <w:rPr>
          <w:lang w:eastAsia="en-US"/>
        </w:rPr>
      </w:pPr>
      <w:r>
        <w:rPr>
          <w:lang w:eastAsia="en-US"/>
        </w:rPr>
        <w:t xml:space="preserve">Huawei commented that if this is moved to </w:t>
      </w:r>
      <w:proofErr w:type="spellStart"/>
      <w:r>
        <w:rPr>
          <w:lang w:eastAsia="en-US"/>
        </w:rPr>
        <w:t>eUEPO</w:t>
      </w:r>
      <w:proofErr w:type="spellEnd"/>
      <w:r>
        <w:rPr>
          <w:lang w:eastAsia="en-US"/>
        </w:rPr>
        <w:t xml:space="preserve"> then that WI will need to address the issue related only to EDGE Computing, which would not be efficient for the evaluation phase for EDGE_Ph2 and preferred to keep the work related to each WI in the appropriate TR. Qualcomm commented that work related to </w:t>
      </w:r>
      <w:proofErr w:type="spellStart"/>
      <w:r>
        <w:rPr>
          <w:lang w:eastAsia="en-US"/>
        </w:rPr>
        <w:t>eUEPO</w:t>
      </w:r>
      <w:proofErr w:type="spellEnd"/>
      <w:r>
        <w:rPr>
          <w:lang w:eastAsia="en-US"/>
        </w:rPr>
        <w:t xml:space="preserve"> should be handled under the </w:t>
      </w:r>
      <w:proofErr w:type="spellStart"/>
      <w:r>
        <w:rPr>
          <w:lang w:eastAsia="en-US"/>
        </w:rPr>
        <w:t>eUEPO</w:t>
      </w:r>
      <w:proofErr w:type="spellEnd"/>
      <w:r>
        <w:rPr>
          <w:lang w:eastAsia="en-US"/>
        </w:rPr>
        <w:t xml:space="preserve"> item. Nokia commented that the EDGE computing solutions should be handled in the EDGE_Ph2 work. The SA</w:t>
      </w:r>
      <w:r w:rsidR="00DB0B69">
        <w:rPr>
          <w:lang w:eastAsia="en-US"/>
        </w:rPr>
        <w:t> </w:t>
      </w:r>
      <w:r>
        <w:rPr>
          <w:lang w:eastAsia="en-US"/>
        </w:rPr>
        <w:t xml:space="preserve">WG2 Chair clarified that it appears that there is a solution proposed which is relevant to both </w:t>
      </w:r>
      <w:r w:rsidR="00DB0B69">
        <w:rPr>
          <w:lang w:eastAsia="en-US"/>
        </w:rPr>
        <w:t>Studie</w:t>
      </w:r>
      <w:r>
        <w:rPr>
          <w:lang w:eastAsia="en-US"/>
        </w:rPr>
        <w:t>s. I</w:t>
      </w:r>
      <w:r w:rsidRPr="00345513">
        <w:rPr>
          <w:lang w:eastAsia="en-US"/>
        </w:rPr>
        <w:t>ntel</w:t>
      </w:r>
      <w:r>
        <w:rPr>
          <w:lang w:eastAsia="en-US"/>
        </w:rPr>
        <w:t xml:space="preserve"> </w:t>
      </w:r>
      <w:r w:rsidRPr="00345513">
        <w:rPr>
          <w:lang w:eastAsia="en-US"/>
        </w:rPr>
        <w:t>com</w:t>
      </w:r>
      <w:r>
        <w:rPr>
          <w:lang w:eastAsia="en-US"/>
        </w:rPr>
        <w:t xml:space="preserve">mented that the </w:t>
      </w:r>
      <w:r w:rsidR="00DB0B69">
        <w:rPr>
          <w:lang w:eastAsia="en-US"/>
        </w:rPr>
        <w:t xml:space="preserve">proposed </w:t>
      </w:r>
      <w:r>
        <w:rPr>
          <w:lang w:eastAsia="en-US"/>
        </w:rPr>
        <w:t xml:space="preserve">solution is </w:t>
      </w:r>
      <w:r w:rsidR="00DB0B69">
        <w:rPr>
          <w:lang w:eastAsia="en-US"/>
        </w:rPr>
        <w:t>the same for both</w:t>
      </w:r>
      <w:r>
        <w:rPr>
          <w:lang w:eastAsia="en-US"/>
        </w:rPr>
        <w:t xml:space="preserve"> EDGE</w:t>
      </w:r>
      <w:r w:rsidR="00DB0B69">
        <w:rPr>
          <w:lang w:eastAsia="en-US"/>
        </w:rPr>
        <w:t xml:space="preserve"> computing and </w:t>
      </w:r>
      <w:proofErr w:type="spellStart"/>
      <w:r w:rsidR="00DB0B69">
        <w:rPr>
          <w:lang w:eastAsia="en-US"/>
        </w:rPr>
        <w:t>eUEPO</w:t>
      </w:r>
      <w:proofErr w:type="spellEnd"/>
      <w:r w:rsidR="00DB0B69">
        <w:rPr>
          <w:lang w:eastAsia="en-US"/>
        </w:rPr>
        <w:t xml:space="preserve"> and suggested there are proposed solutions which are different. The SA WG2 Chair asked to further discuss this to try to come to a consensus on whether this is related to only one WI or not</w:t>
      </w:r>
      <w:r>
        <w:rPr>
          <w:lang w:eastAsia="en-US"/>
        </w:rPr>
        <w:t xml:space="preserve">. </w:t>
      </w:r>
      <w:r w:rsidR="00DB0B69">
        <w:rPr>
          <w:lang w:eastAsia="en-US"/>
        </w:rPr>
        <w:t>MediaTek commented that there can be solutions proposed which have impacts on another WI, as is common in studies, and this needs to be done consistently for the TSs when the normative work is done. China Mobile commented that all solutions should be allowed to be captured in the TRs and this would need to be reconsidered in the conclusions stage for which TR to document it in. Interdigital disagreed that the solution is the same and reuse of the solution in EDGE would need evaluation.</w:t>
      </w:r>
    </w:p>
    <w:p w14:paraId="355600E7" w14:textId="263363C2" w:rsidR="00DB0B69" w:rsidRPr="00DB0B69" w:rsidRDefault="00DB0B69" w:rsidP="00A54044">
      <w:pPr>
        <w:rPr>
          <w:b/>
          <w:bCs/>
          <w:lang w:eastAsia="en-US"/>
        </w:rPr>
      </w:pPr>
      <w:r w:rsidRPr="00DB0B69">
        <w:rPr>
          <w:b/>
          <w:bCs/>
          <w:lang w:eastAsia="en-US"/>
        </w:rPr>
        <w:t>The SA WG2 Chair summarized that there are different views on whether this is a duplicate solution or not and asked to further discuss this to try to come to a consensus on whether this is related to only one WI or not.</w:t>
      </w:r>
    </w:p>
    <w:p w14:paraId="22225D7A" w14:textId="77777777" w:rsidR="00BF0B63" w:rsidRPr="00BF0B63" w:rsidRDefault="00BF0B63" w:rsidP="00BF0B63">
      <w:pPr>
        <w:rPr>
          <w:lang w:eastAsia="en-US"/>
        </w:rPr>
      </w:pPr>
    </w:p>
    <w:p w14:paraId="1DF3D8D4" w14:textId="49CE092D" w:rsidR="00BF0B63" w:rsidRDefault="00BF0B63" w:rsidP="0094649A">
      <w:pPr>
        <w:pStyle w:val="Heading1"/>
      </w:pPr>
      <w:r>
        <w:lastRenderedPageBreak/>
        <w:t>3</w:t>
      </w:r>
      <w:r>
        <w:tab/>
        <w:t>Calendar 2024 (S2-2202962)</w:t>
      </w:r>
    </w:p>
    <w:p w14:paraId="3E1E5EFC" w14:textId="77777777" w:rsidR="00D95067" w:rsidRDefault="00D95067" w:rsidP="00D95067">
      <w:pPr>
        <w:keepNext/>
        <w:pBdr>
          <w:top w:val="single" w:sz="4" w:space="1" w:color="auto"/>
        </w:pBdr>
        <w:rPr>
          <w:lang w:eastAsia="en-US"/>
        </w:rPr>
      </w:pPr>
      <w:r>
        <w:rPr>
          <w:color w:val="0000FF"/>
          <w:lang w:eastAsia="en-US"/>
        </w:rPr>
        <w:t>S2</w:t>
      </w:r>
      <w:r>
        <w:rPr>
          <w:color w:val="0000FF"/>
          <w:lang w:eastAsia="en-US"/>
        </w:rPr>
        <w:noBreakHyphen/>
        <w:t>2202962</w:t>
      </w:r>
      <w:r>
        <w:rPr>
          <w:lang w:eastAsia="en-US"/>
        </w:rPr>
        <w:t xml:space="preserve"> (OTHER) SA WG2 meeting calendar for year 2024 (Source: SA WG2 Chair )</w:t>
      </w:r>
    </w:p>
    <w:p w14:paraId="2E2EC7CF" w14:textId="77777777" w:rsidR="00D95067" w:rsidRPr="00A54044" w:rsidRDefault="00D95067" w:rsidP="00D95067">
      <w:pPr>
        <w:pStyle w:val="FP"/>
        <w:keepNext/>
        <w:rPr>
          <w:b/>
          <w:bCs/>
          <w:i/>
          <w:iCs/>
          <w:lang w:eastAsia="en-US"/>
        </w:rPr>
      </w:pPr>
      <w:r w:rsidRPr="00A54044">
        <w:rPr>
          <w:b/>
          <w:bCs/>
          <w:i/>
          <w:iCs/>
          <w:lang w:eastAsia="en-US"/>
        </w:rPr>
        <w:t>e-mail comments:</w:t>
      </w:r>
    </w:p>
    <w:p w14:paraId="53B41701" w14:textId="77777777" w:rsidR="00D95067" w:rsidRPr="00A54044" w:rsidRDefault="00D95067" w:rsidP="00D95067">
      <w:pPr>
        <w:pStyle w:val="FP"/>
        <w:keepNext/>
        <w:rPr>
          <w:i/>
          <w:iCs/>
          <w:lang w:eastAsia="en-US"/>
        </w:rPr>
      </w:pPr>
      <w:r w:rsidRPr="00A54044">
        <w:rPr>
          <w:i/>
          <w:iCs/>
          <w:lang w:eastAsia="en-US"/>
        </w:rPr>
        <w:t>Patrice (Huawei) proposes to move Jan SA2-AH one week earlier, and July SA2-AH one or two weeks earlier.</w:t>
      </w:r>
    </w:p>
    <w:p w14:paraId="3EE37427" w14:textId="77777777" w:rsidR="00D95067" w:rsidRPr="00A54044" w:rsidRDefault="00D95067" w:rsidP="00D95067">
      <w:pPr>
        <w:pStyle w:val="FP"/>
        <w:keepNext/>
        <w:rPr>
          <w:i/>
          <w:iCs/>
          <w:lang w:eastAsia="en-US"/>
        </w:rPr>
      </w:pPr>
      <w:r w:rsidRPr="00A54044">
        <w:rPr>
          <w:i/>
          <w:iCs/>
          <w:lang w:eastAsia="en-US"/>
        </w:rPr>
        <w:t>Puneet (SA2 Chair) responds to Patrice.</w:t>
      </w:r>
    </w:p>
    <w:p w14:paraId="36EBE07F" w14:textId="77777777" w:rsidR="00D95067" w:rsidRPr="00A54044" w:rsidRDefault="00D95067" w:rsidP="00D95067">
      <w:pPr>
        <w:pStyle w:val="FP"/>
        <w:keepNext/>
        <w:rPr>
          <w:i/>
          <w:iCs/>
          <w:lang w:eastAsia="en-US"/>
        </w:rPr>
      </w:pPr>
      <w:r w:rsidRPr="00A54044">
        <w:rPr>
          <w:i/>
          <w:iCs/>
          <w:lang w:eastAsia="en-US"/>
        </w:rPr>
        <w:t>Patrice (Huawei) responds to Puneet, and has to insist that the January ad-hoc placeholder is shifted one week earlier. Provides r01 accordingly.</w:t>
      </w:r>
    </w:p>
    <w:p w14:paraId="12104A4C" w14:textId="77777777" w:rsidR="00D95067" w:rsidRPr="00A54044" w:rsidRDefault="00D95067" w:rsidP="00D95067">
      <w:pPr>
        <w:pStyle w:val="FP"/>
        <w:keepNext/>
        <w:rPr>
          <w:i/>
          <w:iCs/>
          <w:lang w:eastAsia="en-US"/>
        </w:rPr>
      </w:pPr>
      <w:r w:rsidRPr="00A54044">
        <w:rPr>
          <w:i/>
          <w:iCs/>
          <w:lang w:eastAsia="en-US"/>
        </w:rPr>
        <w:t>Puneet (SA2 Chair) responds to Patrice, makes some suggestions, and proposes to have further discussion over CC#2.</w:t>
      </w:r>
    </w:p>
    <w:p w14:paraId="15FEF724" w14:textId="77777777" w:rsidR="00D95067" w:rsidRPr="00A54044" w:rsidRDefault="00D95067" w:rsidP="00D95067">
      <w:pPr>
        <w:pStyle w:val="FP"/>
        <w:keepNext/>
        <w:rPr>
          <w:i/>
          <w:iCs/>
          <w:lang w:eastAsia="en-US"/>
        </w:rPr>
      </w:pPr>
      <w:r w:rsidRPr="00A54044">
        <w:rPr>
          <w:i/>
          <w:iCs/>
          <w:lang w:eastAsia="en-US"/>
        </w:rPr>
        <w:t>==== Revisions Deadline ====</w:t>
      </w:r>
    </w:p>
    <w:p w14:paraId="715BD606" w14:textId="77777777" w:rsidR="00D95067" w:rsidRPr="00A54044" w:rsidRDefault="00D95067" w:rsidP="00D95067">
      <w:pPr>
        <w:pStyle w:val="FP"/>
        <w:keepNext/>
        <w:rPr>
          <w:i/>
          <w:iCs/>
          <w:lang w:eastAsia="en-US"/>
        </w:rPr>
      </w:pPr>
    </w:p>
    <w:p w14:paraId="6B2E9BFD" w14:textId="77777777" w:rsidR="00D95067" w:rsidRPr="00DA12F6" w:rsidRDefault="00D95067" w:rsidP="00D95067">
      <w:pPr>
        <w:keepNext/>
        <w:rPr>
          <w:rFonts w:cs="Arial"/>
          <w:b/>
        </w:rPr>
      </w:pPr>
      <w:r w:rsidRPr="00DA12F6">
        <w:rPr>
          <w:rFonts w:cs="Arial"/>
          <w:b/>
        </w:rPr>
        <w:t>Discussion and conclusion:</w:t>
      </w:r>
    </w:p>
    <w:p w14:paraId="762323D4" w14:textId="222549A9" w:rsidR="00D95067" w:rsidRDefault="00D95067" w:rsidP="00D95067">
      <w:r>
        <w:t>Huawei had asked for the January 2024 ah-hoc meeting dates to move one week earlier and July ad-hoc one or two weeks earlier.</w:t>
      </w:r>
    </w:p>
    <w:p w14:paraId="3D228403" w14:textId="77777777" w:rsidR="00D95067" w:rsidRDefault="00D95067" w:rsidP="00D95067">
      <w:r>
        <w:t xml:space="preserve">The SA WG2 Chair commented that moving the July ad-hoc would not give enough time between the TSG SA Plenary and proposed this ad-hoc is removed for the moment. </w:t>
      </w:r>
      <w:r w:rsidRPr="000349E8">
        <w:rPr>
          <w:b/>
          <w:bCs/>
        </w:rPr>
        <w:t>This ad-hoc meeting will be removed from the planning and can be re-proposed by the SA WG2 Chair if found to be needed.</w:t>
      </w:r>
    </w:p>
    <w:p w14:paraId="702F34A3" w14:textId="77777777" w:rsidR="00D95067" w:rsidRDefault="00D95067" w:rsidP="00D95067">
      <w:r>
        <w:t>For January 2024 ad-hoc moving earlier will cause issues for providing input after the December TSGs and end of year holiday period. If this is a limited scope ad-hoc meeting and</w:t>
      </w:r>
      <w:r w:rsidRPr="000349E8">
        <w:t xml:space="preserve"> </w:t>
      </w:r>
      <w:r>
        <w:t>if it is converted into an e-meeting, this may be possible.</w:t>
      </w:r>
    </w:p>
    <w:p w14:paraId="5E035157" w14:textId="77777777" w:rsidR="00D95067" w:rsidRDefault="00D95067" w:rsidP="00D95067">
      <w:r>
        <w:t xml:space="preserve">Nokia, China Mobile, OPPO, China Telecom could accept moving the January ad-hoc one week earlier. </w:t>
      </w:r>
    </w:p>
    <w:p w14:paraId="405467D3" w14:textId="77777777" w:rsidR="00D95067" w:rsidRDefault="00D95067" w:rsidP="00D95067">
      <w:r>
        <w:t>The January 2024 ad-hoc was scheduled for 1 week earlier remains TBC.</w:t>
      </w:r>
    </w:p>
    <w:p w14:paraId="011FCEBE" w14:textId="77777777" w:rsidR="00D95067" w:rsidRPr="00D95067" w:rsidRDefault="00D95067" w:rsidP="00D95067">
      <w:pPr>
        <w:rPr>
          <w:b/>
          <w:bCs/>
        </w:rPr>
      </w:pPr>
      <w:r w:rsidRPr="00D95067">
        <w:rPr>
          <w:b/>
          <w:bCs/>
        </w:rPr>
        <w:t xml:space="preserve">The Calendar was revised in </w:t>
      </w:r>
      <w:r w:rsidRPr="00D95067">
        <w:rPr>
          <w:b/>
          <w:bCs/>
          <w:color w:val="0000FF"/>
        </w:rPr>
        <w:t>S2-2202617</w:t>
      </w:r>
      <w:r w:rsidRPr="00D95067">
        <w:rPr>
          <w:b/>
          <w:bCs/>
        </w:rPr>
        <w:t xml:space="preserve">, which was </w:t>
      </w:r>
      <w:r w:rsidRPr="00D95067">
        <w:rPr>
          <w:b/>
          <w:bCs/>
          <w:color w:val="FF0000"/>
        </w:rPr>
        <w:t>endorsed</w:t>
      </w:r>
      <w:r w:rsidRPr="00D95067">
        <w:rPr>
          <w:b/>
          <w:bCs/>
        </w:rPr>
        <w:t>.</w:t>
      </w:r>
    </w:p>
    <w:p w14:paraId="3C4AEE45" w14:textId="77777777" w:rsidR="00D95067" w:rsidRDefault="00D95067" w:rsidP="00D95067"/>
    <w:p w14:paraId="21A39D18" w14:textId="77777777" w:rsidR="00D95067" w:rsidRDefault="00D95067" w:rsidP="00D95067"/>
    <w:p w14:paraId="641BC022" w14:textId="206109B8" w:rsidR="00BF0B63" w:rsidRDefault="00BF0B63" w:rsidP="00BF0B63">
      <w:pPr>
        <w:rPr>
          <w:lang w:eastAsia="en-US"/>
        </w:rPr>
      </w:pPr>
    </w:p>
    <w:p w14:paraId="1FB9D539" w14:textId="77777777" w:rsidR="00BF0B63" w:rsidRPr="00BF0B63" w:rsidRDefault="00BF0B63" w:rsidP="00BF0B63">
      <w:pPr>
        <w:rPr>
          <w:lang w:eastAsia="en-US"/>
        </w:rPr>
      </w:pPr>
    </w:p>
    <w:p w14:paraId="474040BB" w14:textId="3AE76A8D" w:rsidR="00BF0B63" w:rsidRDefault="00BF0B63" w:rsidP="0094649A">
      <w:pPr>
        <w:pStyle w:val="Heading1"/>
      </w:pPr>
      <w:r>
        <w:lastRenderedPageBreak/>
        <w:t>4</w:t>
      </w:r>
      <w:r>
        <w:tab/>
        <w:t>Status of the issue on slice priority &amp; slice group</w:t>
      </w:r>
    </w:p>
    <w:p w14:paraId="70F5EF64" w14:textId="34537D91" w:rsidR="00BF0B63" w:rsidRPr="00D95067" w:rsidRDefault="00D95067" w:rsidP="00D95067">
      <w:pPr>
        <w:keepNext/>
        <w:rPr>
          <w:b/>
          <w:bCs/>
          <w:lang w:eastAsia="en-US"/>
        </w:rPr>
      </w:pPr>
      <w:r w:rsidRPr="00D95067">
        <w:rPr>
          <w:b/>
          <w:bCs/>
          <w:lang w:eastAsia="en-US"/>
        </w:rPr>
        <w:t>SA2#150e CC#2 slice group&amp;priority.pptx</w:t>
      </w:r>
    </w:p>
    <w:p w14:paraId="0204FCD8" w14:textId="12D783E5" w:rsidR="00D95067" w:rsidRDefault="00301959" w:rsidP="00D95067">
      <w:pPr>
        <w:keepNext/>
        <w:rPr>
          <w:lang w:eastAsia="en-US"/>
        </w:rPr>
      </w:pPr>
      <w:hyperlink r:id="rId11" w:history="1">
        <w:r w:rsidR="00D95067" w:rsidRPr="00D22A8E">
          <w:rPr>
            <w:rStyle w:val="Hyperlink"/>
            <w:lang w:eastAsia="en-US"/>
          </w:rPr>
          <w:t>https://www.3gpp.org/ftp/tsg_sa/WG2_Arch/TSGS2_150E_Electronic_2022-04/INBOX/CCs/CC%232_2022-04-11_1300UTC/SA2%23150e%20CC%232%20slice%20group%26priority.pptx</w:t>
        </w:r>
      </w:hyperlink>
    </w:p>
    <w:tbl>
      <w:tblPr>
        <w:tblStyle w:val="TableGrid"/>
        <w:tblW w:w="10201" w:type="dxa"/>
        <w:tblLayout w:type="fixed"/>
        <w:tblLook w:val="04A0" w:firstRow="1" w:lastRow="0" w:firstColumn="1" w:lastColumn="0" w:noHBand="0" w:noVBand="1"/>
      </w:tblPr>
      <w:tblGrid>
        <w:gridCol w:w="671"/>
        <w:gridCol w:w="1167"/>
        <w:gridCol w:w="709"/>
        <w:gridCol w:w="2551"/>
        <w:gridCol w:w="2268"/>
        <w:gridCol w:w="2835"/>
      </w:tblGrid>
      <w:tr w:rsidR="006D1116" w:rsidRPr="006D1116" w14:paraId="3852E28F" w14:textId="77777777" w:rsidTr="006D1116">
        <w:tc>
          <w:tcPr>
            <w:tcW w:w="671" w:type="dxa"/>
          </w:tcPr>
          <w:p w14:paraId="2F684225" w14:textId="2B647615" w:rsidR="006D1116" w:rsidRPr="006D1116" w:rsidRDefault="006D1116" w:rsidP="006D1116">
            <w:pPr>
              <w:pStyle w:val="TAL"/>
              <w:rPr>
                <w:sz w:val="16"/>
                <w:szCs w:val="16"/>
              </w:rPr>
            </w:pPr>
            <w:r w:rsidRPr="006D1116">
              <w:rPr>
                <w:sz w:val="16"/>
                <w:szCs w:val="16"/>
              </w:rPr>
              <w:t>8.28</w:t>
            </w:r>
          </w:p>
        </w:tc>
        <w:tc>
          <w:tcPr>
            <w:tcW w:w="1167" w:type="dxa"/>
          </w:tcPr>
          <w:p w14:paraId="4DBE4B80" w14:textId="4812BD53" w:rsidR="006D1116" w:rsidRPr="006D1116" w:rsidRDefault="006D1116" w:rsidP="006D1116">
            <w:pPr>
              <w:pStyle w:val="TAL"/>
              <w:rPr>
                <w:sz w:val="16"/>
                <w:szCs w:val="16"/>
              </w:rPr>
            </w:pPr>
            <w:r w:rsidRPr="006D1116">
              <w:rPr>
                <w:sz w:val="16"/>
                <w:szCs w:val="16"/>
              </w:rPr>
              <w:t>S2-2202706</w:t>
            </w:r>
          </w:p>
        </w:tc>
        <w:tc>
          <w:tcPr>
            <w:tcW w:w="709" w:type="dxa"/>
          </w:tcPr>
          <w:p w14:paraId="186340F9" w14:textId="11F5EDC0" w:rsidR="006D1116" w:rsidRPr="006D1116" w:rsidRDefault="006D1116" w:rsidP="006D1116">
            <w:pPr>
              <w:pStyle w:val="TAL"/>
              <w:rPr>
                <w:sz w:val="16"/>
                <w:szCs w:val="16"/>
              </w:rPr>
            </w:pPr>
            <w:r w:rsidRPr="006D1116">
              <w:rPr>
                <w:sz w:val="16"/>
                <w:szCs w:val="16"/>
              </w:rPr>
              <w:t>CR</w:t>
            </w:r>
          </w:p>
        </w:tc>
        <w:tc>
          <w:tcPr>
            <w:tcW w:w="2551" w:type="dxa"/>
          </w:tcPr>
          <w:p w14:paraId="32C05145" w14:textId="22AE9500" w:rsidR="006D1116" w:rsidRPr="006D1116" w:rsidRDefault="006D1116" w:rsidP="006D1116">
            <w:pPr>
              <w:pStyle w:val="TAL"/>
              <w:rPr>
                <w:sz w:val="16"/>
                <w:szCs w:val="16"/>
              </w:rPr>
            </w:pPr>
            <w:r w:rsidRPr="006D1116">
              <w:rPr>
                <w:sz w:val="16"/>
                <w:szCs w:val="16"/>
              </w:rPr>
              <w:t>23.501 CR3539R3 (Rel-17, 'B'): Enabling configuration of Network Slice AS Groups</w:t>
            </w:r>
          </w:p>
        </w:tc>
        <w:tc>
          <w:tcPr>
            <w:tcW w:w="2268" w:type="dxa"/>
          </w:tcPr>
          <w:p w14:paraId="16FAA27B" w14:textId="1E96E7F6" w:rsidR="006D1116" w:rsidRPr="006D1116" w:rsidRDefault="006D1116" w:rsidP="006D1116">
            <w:pPr>
              <w:pStyle w:val="TAL"/>
              <w:rPr>
                <w:sz w:val="16"/>
                <w:szCs w:val="16"/>
              </w:rPr>
            </w:pPr>
            <w:r w:rsidRPr="006D1116">
              <w:rPr>
                <w:sz w:val="16"/>
                <w:szCs w:val="16"/>
              </w:rPr>
              <w:t xml:space="preserve">Nokia, Nokia Shanghai Bell, CMCC, NEC, Verizon UK ltd, ZTE, </w:t>
            </w:r>
            <w:proofErr w:type="spellStart"/>
            <w:r w:rsidRPr="006D1116">
              <w:rPr>
                <w:sz w:val="16"/>
                <w:szCs w:val="16"/>
              </w:rPr>
              <w:t>InterDigital</w:t>
            </w:r>
            <w:proofErr w:type="spellEnd"/>
            <w:r w:rsidRPr="006D1116">
              <w:rPr>
                <w:sz w:val="16"/>
                <w:szCs w:val="16"/>
              </w:rPr>
              <w:t>, Xiaomi, LGE, Samsung</w:t>
            </w:r>
          </w:p>
        </w:tc>
        <w:tc>
          <w:tcPr>
            <w:tcW w:w="2835" w:type="dxa"/>
          </w:tcPr>
          <w:p w14:paraId="1362F7C1" w14:textId="77777777" w:rsidR="006D1116" w:rsidRPr="006D1116" w:rsidRDefault="006D1116" w:rsidP="006D1116">
            <w:pPr>
              <w:pStyle w:val="TAL"/>
              <w:rPr>
                <w:sz w:val="16"/>
                <w:szCs w:val="16"/>
              </w:rPr>
            </w:pPr>
            <w:r w:rsidRPr="006D1116">
              <w:rPr>
                <w:sz w:val="16"/>
                <w:szCs w:val="16"/>
              </w:rPr>
              <w:t xml:space="preserve">On top of  r11, add the following </w:t>
            </w:r>
          </w:p>
          <w:p w14:paraId="56C75378" w14:textId="77777777" w:rsidR="006D1116" w:rsidRPr="006D1116" w:rsidRDefault="006D1116" w:rsidP="006D1116">
            <w:pPr>
              <w:pStyle w:val="TAL"/>
              <w:rPr>
                <w:sz w:val="16"/>
                <w:szCs w:val="16"/>
              </w:rPr>
            </w:pPr>
            <w:r w:rsidRPr="006D1116">
              <w:rPr>
                <w:sz w:val="16"/>
                <w:szCs w:val="16"/>
              </w:rPr>
              <w:t>Editor’s note: It is FFS whether and how AMFs in a network configured to use per TA encoding needs to adapt the RA.</w:t>
            </w:r>
          </w:p>
          <w:p w14:paraId="37DA10D0" w14:textId="77777777" w:rsidR="006D1116" w:rsidRPr="006D1116" w:rsidRDefault="006D1116" w:rsidP="006D1116">
            <w:pPr>
              <w:pStyle w:val="TAL"/>
              <w:rPr>
                <w:sz w:val="16"/>
                <w:szCs w:val="16"/>
              </w:rPr>
            </w:pPr>
            <w:r w:rsidRPr="006D1116">
              <w:rPr>
                <w:sz w:val="16"/>
                <w:szCs w:val="16"/>
              </w:rPr>
              <w:t>remove</w:t>
            </w:r>
          </w:p>
          <w:p w14:paraId="43C3DCD2" w14:textId="77777777" w:rsidR="006D1116" w:rsidRPr="006D1116" w:rsidRDefault="006D1116" w:rsidP="006D1116">
            <w:pPr>
              <w:pStyle w:val="TAL"/>
              <w:rPr>
                <w:sz w:val="16"/>
                <w:szCs w:val="16"/>
              </w:rPr>
            </w:pPr>
            <w:r w:rsidRPr="006D1116">
              <w:rPr>
                <w:sz w:val="16"/>
                <w:szCs w:val="16"/>
              </w:rPr>
              <w:t>At most 4 NSAGs can have an optional TAC associated with it”</w:t>
            </w:r>
          </w:p>
          <w:p w14:paraId="4BFB3549" w14:textId="77777777" w:rsidR="006D1116" w:rsidRPr="006D1116" w:rsidRDefault="006D1116" w:rsidP="006D1116">
            <w:pPr>
              <w:pStyle w:val="TAL"/>
              <w:rPr>
                <w:sz w:val="16"/>
                <w:szCs w:val="16"/>
              </w:rPr>
            </w:pPr>
            <w:r w:rsidRPr="006D1116">
              <w:rPr>
                <w:sz w:val="16"/>
                <w:szCs w:val="16"/>
              </w:rPr>
              <w:t>And remove</w:t>
            </w:r>
          </w:p>
          <w:p w14:paraId="203A226F" w14:textId="7F3818EB" w:rsidR="006D1116" w:rsidRPr="006D1116" w:rsidRDefault="006D1116" w:rsidP="006D1116">
            <w:pPr>
              <w:pStyle w:val="TAL"/>
              <w:rPr>
                <w:sz w:val="16"/>
                <w:szCs w:val="16"/>
              </w:rPr>
            </w:pPr>
            <w:r w:rsidRPr="006D1116">
              <w:rPr>
                <w:sz w:val="16"/>
                <w:szCs w:val="16"/>
              </w:rPr>
              <w:t xml:space="preserve"> “NOTE Y: It is assumed that only for the TAs that could have the same NSAG value but different association with S-NSSAIs are not neighbouring and should be at locations that are not in close proximity. The UE can be </w:t>
            </w:r>
            <w:proofErr w:type="spellStart"/>
            <w:r w:rsidRPr="006D1116">
              <w:rPr>
                <w:sz w:val="16"/>
                <w:szCs w:val="16"/>
              </w:rPr>
              <w:t>be</w:t>
            </w:r>
            <w:proofErr w:type="spellEnd"/>
            <w:r w:rsidRPr="006D1116">
              <w:rPr>
                <w:sz w:val="16"/>
                <w:szCs w:val="16"/>
              </w:rPr>
              <w:t xml:space="preserve"> updated by the network over time based on UE's current TA.”</w:t>
            </w:r>
          </w:p>
        </w:tc>
      </w:tr>
      <w:tr w:rsidR="006D1116" w:rsidRPr="006D1116" w14:paraId="7FC3FE76" w14:textId="77777777" w:rsidTr="006D1116">
        <w:tc>
          <w:tcPr>
            <w:tcW w:w="671" w:type="dxa"/>
          </w:tcPr>
          <w:p w14:paraId="4A6FE7B7" w14:textId="1D05F260" w:rsidR="006D1116" w:rsidRPr="006D1116" w:rsidRDefault="006D1116" w:rsidP="006D1116">
            <w:pPr>
              <w:pStyle w:val="TAL"/>
              <w:rPr>
                <w:sz w:val="16"/>
                <w:szCs w:val="16"/>
              </w:rPr>
            </w:pPr>
            <w:r w:rsidRPr="006D1116">
              <w:rPr>
                <w:sz w:val="16"/>
                <w:szCs w:val="16"/>
              </w:rPr>
              <w:t>8.28</w:t>
            </w:r>
          </w:p>
        </w:tc>
        <w:tc>
          <w:tcPr>
            <w:tcW w:w="1167" w:type="dxa"/>
          </w:tcPr>
          <w:p w14:paraId="4219233C" w14:textId="083009F2" w:rsidR="006D1116" w:rsidRPr="006D1116" w:rsidRDefault="006D1116" w:rsidP="006D1116">
            <w:pPr>
              <w:pStyle w:val="TAL"/>
              <w:rPr>
                <w:sz w:val="16"/>
                <w:szCs w:val="16"/>
              </w:rPr>
            </w:pPr>
            <w:r w:rsidRPr="006D1116">
              <w:rPr>
                <w:sz w:val="16"/>
                <w:szCs w:val="16"/>
              </w:rPr>
              <w:t>S2-2202711</w:t>
            </w:r>
          </w:p>
        </w:tc>
        <w:tc>
          <w:tcPr>
            <w:tcW w:w="709" w:type="dxa"/>
          </w:tcPr>
          <w:p w14:paraId="596980C6" w14:textId="35FA3DD0" w:rsidR="006D1116" w:rsidRPr="006D1116" w:rsidRDefault="006D1116" w:rsidP="006D1116">
            <w:pPr>
              <w:pStyle w:val="TAL"/>
              <w:rPr>
                <w:sz w:val="16"/>
                <w:szCs w:val="16"/>
              </w:rPr>
            </w:pPr>
            <w:r w:rsidRPr="006D1116">
              <w:rPr>
                <w:sz w:val="16"/>
                <w:szCs w:val="16"/>
              </w:rPr>
              <w:t>CR</w:t>
            </w:r>
          </w:p>
        </w:tc>
        <w:tc>
          <w:tcPr>
            <w:tcW w:w="2551" w:type="dxa"/>
          </w:tcPr>
          <w:p w14:paraId="3F7E0CD0" w14:textId="5C22378B" w:rsidR="006D1116" w:rsidRPr="006D1116" w:rsidRDefault="006D1116" w:rsidP="006D1116">
            <w:pPr>
              <w:pStyle w:val="TAL"/>
              <w:rPr>
                <w:sz w:val="16"/>
                <w:szCs w:val="16"/>
              </w:rPr>
            </w:pPr>
            <w:r w:rsidRPr="006D1116">
              <w:rPr>
                <w:sz w:val="16"/>
                <w:szCs w:val="16"/>
              </w:rPr>
              <w:t>23.502 CR3300R3 (Rel-17, 'B'): Enabling configuration of Network Slice AS Groups</w:t>
            </w:r>
          </w:p>
        </w:tc>
        <w:tc>
          <w:tcPr>
            <w:tcW w:w="2268" w:type="dxa"/>
          </w:tcPr>
          <w:p w14:paraId="61BE5C14" w14:textId="27B9A750" w:rsidR="006D1116" w:rsidRPr="006D1116" w:rsidRDefault="006D1116" w:rsidP="006D1116">
            <w:pPr>
              <w:pStyle w:val="TAL"/>
              <w:rPr>
                <w:sz w:val="16"/>
                <w:szCs w:val="16"/>
              </w:rPr>
            </w:pPr>
            <w:r w:rsidRPr="006D1116">
              <w:rPr>
                <w:sz w:val="16"/>
                <w:szCs w:val="16"/>
              </w:rPr>
              <w:t xml:space="preserve">Nokia, Nokia Shanghai Bell, CMCC, NEC, Verizon UK </w:t>
            </w:r>
            <w:proofErr w:type="spellStart"/>
            <w:r w:rsidRPr="006D1116">
              <w:rPr>
                <w:sz w:val="16"/>
                <w:szCs w:val="16"/>
              </w:rPr>
              <w:t>ltd.,ZTE</w:t>
            </w:r>
            <w:proofErr w:type="spellEnd"/>
            <w:r w:rsidRPr="006D1116">
              <w:rPr>
                <w:sz w:val="16"/>
                <w:szCs w:val="16"/>
              </w:rPr>
              <w:t xml:space="preserve">, </w:t>
            </w:r>
            <w:proofErr w:type="spellStart"/>
            <w:r w:rsidRPr="006D1116">
              <w:rPr>
                <w:sz w:val="16"/>
                <w:szCs w:val="16"/>
              </w:rPr>
              <w:t>InterDigital</w:t>
            </w:r>
            <w:proofErr w:type="spellEnd"/>
            <w:r w:rsidRPr="006D1116">
              <w:rPr>
                <w:sz w:val="16"/>
                <w:szCs w:val="16"/>
              </w:rPr>
              <w:t>, Xiaomi, LGE, Samsung</w:t>
            </w:r>
          </w:p>
        </w:tc>
        <w:tc>
          <w:tcPr>
            <w:tcW w:w="2835" w:type="dxa"/>
          </w:tcPr>
          <w:p w14:paraId="69E79256" w14:textId="2620E2B0" w:rsidR="006D1116" w:rsidRPr="006D1116" w:rsidRDefault="006D1116" w:rsidP="006D1116">
            <w:pPr>
              <w:pStyle w:val="TAL"/>
              <w:rPr>
                <w:sz w:val="16"/>
                <w:szCs w:val="16"/>
              </w:rPr>
            </w:pPr>
            <w:r w:rsidRPr="006D1116">
              <w:rPr>
                <w:sz w:val="16"/>
                <w:szCs w:val="16"/>
              </w:rPr>
              <w:t>Suggest to technique endorse/approve r01</w:t>
            </w:r>
          </w:p>
        </w:tc>
      </w:tr>
      <w:tr w:rsidR="006D1116" w:rsidRPr="006D1116" w14:paraId="52564E53" w14:textId="77777777" w:rsidTr="006D1116">
        <w:tc>
          <w:tcPr>
            <w:tcW w:w="671" w:type="dxa"/>
          </w:tcPr>
          <w:p w14:paraId="359075B4" w14:textId="54079F9E" w:rsidR="006D1116" w:rsidRPr="006D1116" w:rsidRDefault="006D1116" w:rsidP="006D1116">
            <w:pPr>
              <w:pStyle w:val="TAL"/>
              <w:rPr>
                <w:sz w:val="16"/>
                <w:szCs w:val="16"/>
              </w:rPr>
            </w:pPr>
            <w:r w:rsidRPr="006D1116">
              <w:rPr>
                <w:sz w:val="16"/>
                <w:szCs w:val="16"/>
              </w:rPr>
              <w:t>8.28</w:t>
            </w:r>
          </w:p>
        </w:tc>
        <w:tc>
          <w:tcPr>
            <w:tcW w:w="1167" w:type="dxa"/>
          </w:tcPr>
          <w:p w14:paraId="02004818" w14:textId="43834598" w:rsidR="006D1116" w:rsidRPr="006D1116" w:rsidRDefault="006D1116" w:rsidP="006D1116">
            <w:pPr>
              <w:pStyle w:val="TAL"/>
              <w:rPr>
                <w:sz w:val="16"/>
                <w:szCs w:val="16"/>
              </w:rPr>
            </w:pPr>
            <w:r w:rsidRPr="006D1116">
              <w:rPr>
                <w:sz w:val="16"/>
                <w:szCs w:val="16"/>
              </w:rPr>
              <w:t>S2-2202224</w:t>
            </w:r>
          </w:p>
        </w:tc>
        <w:tc>
          <w:tcPr>
            <w:tcW w:w="709" w:type="dxa"/>
          </w:tcPr>
          <w:p w14:paraId="5FDA820E" w14:textId="1E119FDA" w:rsidR="006D1116" w:rsidRPr="006D1116" w:rsidRDefault="006D1116" w:rsidP="006D1116">
            <w:pPr>
              <w:pStyle w:val="TAL"/>
              <w:rPr>
                <w:sz w:val="16"/>
                <w:szCs w:val="16"/>
              </w:rPr>
            </w:pPr>
            <w:r w:rsidRPr="006D1116">
              <w:rPr>
                <w:sz w:val="16"/>
                <w:szCs w:val="16"/>
              </w:rPr>
              <w:t>CR</w:t>
            </w:r>
          </w:p>
        </w:tc>
        <w:tc>
          <w:tcPr>
            <w:tcW w:w="2551" w:type="dxa"/>
          </w:tcPr>
          <w:p w14:paraId="5CBC3BE9" w14:textId="252E3A8D" w:rsidR="006D1116" w:rsidRPr="006D1116" w:rsidRDefault="006D1116" w:rsidP="006D1116">
            <w:pPr>
              <w:pStyle w:val="TAL"/>
              <w:rPr>
                <w:sz w:val="16"/>
                <w:szCs w:val="16"/>
              </w:rPr>
            </w:pPr>
            <w:r w:rsidRPr="006D1116">
              <w:rPr>
                <w:sz w:val="16"/>
                <w:szCs w:val="16"/>
              </w:rPr>
              <w:t>23.501 CR3317R5 (Rel-17, 'B'): Enabling slice priority and slice groups for RRM purposes</w:t>
            </w:r>
          </w:p>
        </w:tc>
        <w:tc>
          <w:tcPr>
            <w:tcW w:w="2268" w:type="dxa"/>
          </w:tcPr>
          <w:p w14:paraId="3C534EE8" w14:textId="7988EA38" w:rsidR="006D1116" w:rsidRPr="006D1116" w:rsidRDefault="006D1116" w:rsidP="006D1116">
            <w:pPr>
              <w:pStyle w:val="TAL"/>
              <w:rPr>
                <w:sz w:val="16"/>
                <w:szCs w:val="16"/>
              </w:rPr>
            </w:pPr>
            <w:r w:rsidRPr="006D1116">
              <w:rPr>
                <w:sz w:val="16"/>
                <w:szCs w:val="16"/>
              </w:rPr>
              <w:t>Ericsson</w:t>
            </w:r>
          </w:p>
        </w:tc>
        <w:tc>
          <w:tcPr>
            <w:tcW w:w="2835" w:type="dxa"/>
          </w:tcPr>
          <w:p w14:paraId="56A54264" w14:textId="77777777" w:rsidR="006D1116" w:rsidRPr="006D1116" w:rsidRDefault="006D1116" w:rsidP="006D1116">
            <w:pPr>
              <w:pStyle w:val="TAL"/>
              <w:rPr>
                <w:sz w:val="16"/>
                <w:szCs w:val="16"/>
              </w:rPr>
            </w:pPr>
            <w:r w:rsidRPr="006D1116">
              <w:rPr>
                <w:sz w:val="16"/>
                <w:szCs w:val="16"/>
              </w:rPr>
              <w:t>On top of r09, remove one sentence:</w:t>
            </w:r>
          </w:p>
          <w:p w14:paraId="1CF0E8F9" w14:textId="77777777" w:rsidR="006D1116" w:rsidRPr="006D1116" w:rsidRDefault="006D1116" w:rsidP="006D1116">
            <w:pPr>
              <w:pStyle w:val="TAL"/>
              <w:rPr>
                <w:sz w:val="16"/>
                <w:szCs w:val="16"/>
              </w:rPr>
            </w:pPr>
            <w:r w:rsidRPr="006D1116">
              <w:rPr>
                <w:sz w:val="16"/>
                <w:szCs w:val="16"/>
              </w:rPr>
              <w:t>The AMF may also provide the NSAG priority information in the Service Accept.</w:t>
            </w:r>
          </w:p>
          <w:p w14:paraId="14B7A773" w14:textId="77777777" w:rsidR="006D1116" w:rsidRPr="006D1116" w:rsidRDefault="006D1116" w:rsidP="006D1116">
            <w:pPr>
              <w:pStyle w:val="TAL"/>
              <w:rPr>
                <w:sz w:val="16"/>
                <w:szCs w:val="16"/>
              </w:rPr>
            </w:pPr>
            <w:r w:rsidRPr="006D1116">
              <w:rPr>
                <w:sz w:val="16"/>
                <w:szCs w:val="16"/>
              </w:rPr>
              <w:t>replace the existing editor note with</w:t>
            </w:r>
          </w:p>
          <w:p w14:paraId="649F978E" w14:textId="77777777" w:rsidR="006D1116" w:rsidRPr="006D1116" w:rsidRDefault="006D1116" w:rsidP="006D1116">
            <w:pPr>
              <w:pStyle w:val="TAL"/>
              <w:rPr>
                <w:sz w:val="16"/>
                <w:szCs w:val="16"/>
              </w:rPr>
            </w:pPr>
            <w:r w:rsidRPr="006D1116">
              <w:rPr>
                <w:sz w:val="16"/>
                <w:szCs w:val="16"/>
              </w:rPr>
              <w:t>Editor's note:</w:t>
            </w:r>
            <w:r w:rsidRPr="006D1116">
              <w:rPr>
                <w:sz w:val="16"/>
                <w:szCs w:val="16"/>
              </w:rPr>
              <w:tab/>
              <w:t>How the NSAG priority information is determined by AMF is FFS.</w:t>
            </w:r>
          </w:p>
          <w:p w14:paraId="598605F1" w14:textId="77777777" w:rsidR="006D1116" w:rsidRPr="006D1116" w:rsidRDefault="006D1116" w:rsidP="006D1116">
            <w:pPr>
              <w:pStyle w:val="TAL"/>
              <w:rPr>
                <w:sz w:val="16"/>
                <w:szCs w:val="16"/>
              </w:rPr>
            </w:pPr>
            <w:r w:rsidRPr="006D1116">
              <w:rPr>
                <w:sz w:val="16"/>
                <w:szCs w:val="16"/>
              </w:rPr>
              <w:t>add the following editor note</w:t>
            </w:r>
          </w:p>
          <w:p w14:paraId="53916597" w14:textId="059EC2D9" w:rsidR="006D1116" w:rsidRPr="006D1116" w:rsidRDefault="006D1116" w:rsidP="006D1116">
            <w:pPr>
              <w:pStyle w:val="TAL"/>
              <w:rPr>
                <w:sz w:val="16"/>
                <w:szCs w:val="16"/>
              </w:rPr>
            </w:pPr>
            <w:r w:rsidRPr="006D1116">
              <w:rPr>
                <w:sz w:val="16"/>
                <w:szCs w:val="16"/>
              </w:rPr>
              <w:t>Editor's note:</w:t>
            </w:r>
            <w:r w:rsidRPr="006D1116">
              <w:rPr>
                <w:sz w:val="16"/>
                <w:szCs w:val="16"/>
              </w:rPr>
              <w:tab/>
              <w:t>It is FFS whether the NSAG priority information can be included in the Service Accept</w:t>
            </w:r>
          </w:p>
        </w:tc>
      </w:tr>
      <w:tr w:rsidR="006D1116" w:rsidRPr="006D1116" w14:paraId="5C724E98" w14:textId="77777777" w:rsidTr="006D1116">
        <w:tc>
          <w:tcPr>
            <w:tcW w:w="671" w:type="dxa"/>
          </w:tcPr>
          <w:p w14:paraId="24BE7DBA" w14:textId="283DFFFA" w:rsidR="006D1116" w:rsidRPr="006D1116" w:rsidRDefault="006D1116" w:rsidP="006D1116">
            <w:pPr>
              <w:pStyle w:val="TAL"/>
              <w:rPr>
                <w:sz w:val="16"/>
                <w:szCs w:val="16"/>
              </w:rPr>
            </w:pPr>
            <w:r w:rsidRPr="006D1116">
              <w:rPr>
                <w:sz w:val="16"/>
                <w:szCs w:val="16"/>
              </w:rPr>
              <w:t>8.28</w:t>
            </w:r>
          </w:p>
        </w:tc>
        <w:tc>
          <w:tcPr>
            <w:tcW w:w="1167" w:type="dxa"/>
          </w:tcPr>
          <w:p w14:paraId="3AE9FD3F" w14:textId="6D91DCBB" w:rsidR="006D1116" w:rsidRPr="006D1116" w:rsidRDefault="006D1116" w:rsidP="006D1116">
            <w:pPr>
              <w:pStyle w:val="TAL"/>
              <w:rPr>
                <w:sz w:val="16"/>
                <w:szCs w:val="16"/>
              </w:rPr>
            </w:pPr>
            <w:r w:rsidRPr="006D1116">
              <w:rPr>
                <w:sz w:val="16"/>
                <w:szCs w:val="16"/>
              </w:rPr>
              <w:t>S2-2202658</w:t>
            </w:r>
          </w:p>
        </w:tc>
        <w:tc>
          <w:tcPr>
            <w:tcW w:w="709" w:type="dxa"/>
          </w:tcPr>
          <w:p w14:paraId="3DA527F6" w14:textId="0FCDD3A5" w:rsidR="006D1116" w:rsidRPr="006D1116" w:rsidRDefault="006D1116" w:rsidP="006D1116">
            <w:pPr>
              <w:pStyle w:val="TAL"/>
              <w:rPr>
                <w:sz w:val="16"/>
                <w:szCs w:val="16"/>
              </w:rPr>
            </w:pPr>
            <w:r w:rsidRPr="006D1116">
              <w:rPr>
                <w:sz w:val="16"/>
                <w:szCs w:val="16"/>
              </w:rPr>
              <w:t>LS OUT</w:t>
            </w:r>
          </w:p>
        </w:tc>
        <w:tc>
          <w:tcPr>
            <w:tcW w:w="2551" w:type="dxa"/>
          </w:tcPr>
          <w:p w14:paraId="03FAEC8D" w14:textId="663D0F05" w:rsidR="006D1116" w:rsidRPr="006D1116" w:rsidRDefault="006D1116" w:rsidP="006D1116">
            <w:pPr>
              <w:pStyle w:val="TAL"/>
              <w:rPr>
                <w:sz w:val="16"/>
                <w:szCs w:val="16"/>
              </w:rPr>
            </w:pPr>
            <w:r w:rsidRPr="006D1116">
              <w:rPr>
                <w:sz w:val="16"/>
                <w:szCs w:val="16"/>
              </w:rPr>
              <w:t>[DRAFT] Reply LS on Slice list and priority information for cell reselection</w:t>
            </w:r>
          </w:p>
        </w:tc>
        <w:tc>
          <w:tcPr>
            <w:tcW w:w="2268" w:type="dxa"/>
          </w:tcPr>
          <w:p w14:paraId="4C518B14" w14:textId="4F7627DB" w:rsidR="006D1116" w:rsidRPr="006D1116" w:rsidRDefault="006D1116" w:rsidP="006D1116">
            <w:pPr>
              <w:pStyle w:val="TAL"/>
              <w:rPr>
                <w:sz w:val="16"/>
                <w:szCs w:val="16"/>
              </w:rPr>
            </w:pPr>
            <w:r w:rsidRPr="006D1116">
              <w:rPr>
                <w:sz w:val="16"/>
                <w:szCs w:val="16"/>
              </w:rPr>
              <w:t>ZTE</w:t>
            </w:r>
          </w:p>
        </w:tc>
        <w:tc>
          <w:tcPr>
            <w:tcW w:w="2835" w:type="dxa"/>
          </w:tcPr>
          <w:p w14:paraId="0BAF1407" w14:textId="36A5BF92" w:rsidR="006D1116" w:rsidRPr="006D1116" w:rsidRDefault="006D1116" w:rsidP="006D1116">
            <w:pPr>
              <w:pStyle w:val="TAL"/>
              <w:rPr>
                <w:sz w:val="16"/>
                <w:szCs w:val="16"/>
              </w:rPr>
            </w:pPr>
            <w:r w:rsidRPr="006D1116">
              <w:rPr>
                <w:sz w:val="16"/>
                <w:szCs w:val="16"/>
              </w:rPr>
              <w:t>Latest version is  r10, suggest to focus on CR at CC#2 and discuss the LS at CC#3</w:t>
            </w:r>
          </w:p>
        </w:tc>
      </w:tr>
    </w:tbl>
    <w:p w14:paraId="5ECA5A25" w14:textId="53D2DDD4" w:rsidR="006D1116" w:rsidRDefault="006D1116" w:rsidP="006D1116"/>
    <w:p w14:paraId="5B94FC15" w14:textId="77777777" w:rsidR="005E658D" w:rsidRDefault="005E658D" w:rsidP="006D1116"/>
    <w:p w14:paraId="50887A90" w14:textId="77777777" w:rsidR="00F22C29" w:rsidRDefault="00F22C29" w:rsidP="00F22C29">
      <w:pPr>
        <w:keepNext/>
        <w:pBdr>
          <w:top w:val="single" w:sz="4" w:space="1" w:color="auto"/>
        </w:pBdr>
      </w:pPr>
      <w:r w:rsidRPr="009C573D">
        <w:rPr>
          <w:color w:val="0000FF"/>
        </w:rPr>
        <w:lastRenderedPageBreak/>
        <w:t>S2-2202706</w:t>
      </w:r>
      <w:r>
        <w:t xml:space="preserve"> (CR) 23.501 CR3539R3: Enabling configuration of Network Slice AS Groups (Source: Nokia, Nokia Shanghai Bell, CMCC, NEC, Verizon UK ltd, ZTE, </w:t>
      </w:r>
      <w:proofErr w:type="spellStart"/>
      <w:r>
        <w:t>InterDigital</w:t>
      </w:r>
      <w:proofErr w:type="spellEnd"/>
      <w:r>
        <w:t>, Xiaomi, LGE, Samsung)</w:t>
      </w:r>
    </w:p>
    <w:p w14:paraId="1ED2D296" w14:textId="77777777" w:rsidR="00F22C29" w:rsidRPr="009C573D" w:rsidRDefault="00F22C29" w:rsidP="00F22C29">
      <w:pPr>
        <w:pStyle w:val="FP"/>
        <w:keepNext/>
        <w:rPr>
          <w:b/>
          <w:bCs/>
          <w:i/>
          <w:iCs/>
        </w:rPr>
      </w:pPr>
      <w:r w:rsidRPr="009C573D">
        <w:rPr>
          <w:b/>
          <w:bCs/>
          <w:i/>
          <w:iCs/>
        </w:rPr>
        <w:t>e-mail comments:</w:t>
      </w:r>
    </w:p>
    <w:p w14:paraId="18E58A07" w14:textId="77777777" w:rsidR="00F22C29" w:rsidRPr="009C573D" w:rsidRDefault="00F22C29" w:rsidP="00F22C29">
      <w:pPr>
        <w:pStyle w:val="FP"/>
        <w:keepNext/>
        <w:rPr>
          <w:i/>
          <w:iCs/>
        </w:rPr>
      </w:pPr>
      <w:r w:rsidRPr="009C573D">
        <w:rPr>
          <w:i/>
          <w:iCs/>
        </w:rPr>
        <w:t>Alessio(Nokia) provides r01</w:t>
      </w:r>
    </w:p>
    <w:p w14:paraId="38ECF799" w14:textId="77777777" w:rsidR="00F22C29" w:rsidRPr="009C573D" w:rsidRDefault="00F22C29" w:rsidP="00F22C29">
      <w:pPr>
        <w:pStyle w:val="FP"/>
        <w:keepNext/>
        <w:rPr>
          <w:i/>
          <w:iCs/>
        </w:rPr>
      </w:pPr>
      <w:r w:rsidRPr="009C573D">
        <w:rPr>
          <w:i/>
          <w:iCs/>
        </w:rPr>
        <w:t>Atsushi(NTT DOCOMO) provides comments.</w:t>
      </w:r>
    </w:p>
    <w:p w14:paraId="75E3863D" w14:textId="77777777" w:rsidR="00F22C29" w:rsidRPr="009C573D" w:rsidRDefault="00F22C29" w:rsidP="00F22C29">
      <w:pPr>
        <w:pStyle w:val="FP"/>
        <w:keepNext/>
        <w:rPr>
          <w:i/>
          <w:iCs/>
        </w:rPr>
      </w:pPr>
      <w:proofErr w:type="spellStart"/>
      <w:r w:rsidRPr="009C573D">
        <w:rPr>
          <w:i/>
          <w:iCs/>
        </w:rPr>
        <w:t>Jinguo</w:t>
      </w:r>
      <w:proofErr w:type="spellEnd"/>
      <w:r w:rsidRPr="009C573D">
        <w:rPr>
          <w:i/>
          <w:iCs/>
        </w:rPr>
        <w:t>(ZTE) response to Atsushi(NTT DOCOMO)</w:t>
      </w:r>
    </w:p>
    <w:p w14:paraId="34A1D450" w14:textId="77777777" w:rsidR="00F22C29" w:rsidRPr="009C573D" w:rsidRDefault="00F22C29" w:rsidP="00F22C29">
      <w:pPr>
        <w:pStyle w:val="FP"/>
        <w:keepNext/>
        <w:rPr>
          <w:i/>
          <w:iCs/>
        </w:rPr>
      </w:pPr>
      <w:r w:rsidRPr="009C573D">
        <w:rPr>
          <w:i/>
          <w:iCs/>
        </w:rPr>
        <w:t xml:space="preserve">Atsushi(NTT DOCOMO) response to </w:t>
      </w:r>
      <w:proofErr w:type="spellStart"/>
      <w:r w:rsidRPr="009C573D">
        <w:rPr>
          <w:i/>
          <w:iCs/>
        </w:rPr>
        <w:t>Jinguo</w:t>
      </w:r>
      <w:proofErr w:type="spellEnd"/>
      <w:r w:rsidRPr="009C573D">
        <w:rPr>
          <w:i/>
          <w:iCs/>
        </w:rPr>
        <w:t>(NTT DOCOMO)</w:t>
      </w:r>
    </w:p>
    <w:p w14:paraId="3F5AC82B" w14:textId="77777777" w:rsidR="00F22C29" w:rsidRPr="009C573D" w:rsidRDefault="00F22C29" w:rsidP="00F22C29">
      <w:pPr>
        <w:pStyle w:val="FP"/>
        <w:keepNext/>
        <w:rPr>
          <w:i/>
          <w:iCs/>
        </w:rPr>
      </w:pPr>
      <w:r w:rsidRPr="009C573D">
        <w:rPr>
          <w:i/>
          <w:iCs/>
        </w:rPr>
        <w:t xml:space="preserve">Atsushi(NTT DOCOMO) corrects the comments; it's </w:t>
      </w:r>
      <w:proofErr w:type="spellStart"/>
      <w:r w:rsidRPr="009C573D">
        <w:rPr>
          <w:i/>
          <w:iCs/>
        </w:rPr>
        <w:t>Jinguo</w:t>
      </w:r>
      <w:proofErr w:type="spellEnd"/>
      <w:r w:rsidRPr="009C573D">
        <w:rPr>
          <w:i/>
          <w:iCs/>
        </w:rPr>
        <w:t xml:space="preserve"> (ZTE) very sorry</w:t>
      </w:r>
    </w:p>
    <w:p w14:paraId="18BE01ED" w14:textId="77777777" w:rsidR="00F22C29" w:rsidRPr="009C573D" w:rsidRDefault="00F22C29" w:rsidP="00F22C29">
      <w:pPr>
        <w:pStyle w:val="FP"/>
        <w:keepNext/>
        <w:rPr>
          <w:i/>
          <w:iCs/>
        </w:rPr>
      </w:pPr>
      <w:r w:rsidRPr="009C573D">
        <w:rPr>
          <w:i/>
          <w:iCs/>
        </w:rPr>
        <w:t>Haiyang (Huawei) provides r02</w:t>
      </w:r>
    </w:p>
    <w:p w14:paraId="4C5C8E94" w14:textId="77777777" w:rsidR="00F22C29" w:rsidRPr="009C573D" w:rsidRDefault="00F22C29" w:rsidP="00F22C29">
      <w:pPr>
        <w:pStyle w:val="FP"/>
        <w:keepNext/>
        <w:rPr>
          <w:i/>
          <w:iCs/>
        </w:rPr>
      </w:pPr>
      <w:r w:rsidRPr="009C573D">
        <w:rPr>
          <w:i/>
          <w:iCs/>
        </w:rPr>
        <w:t>Peter Hedman (Ericsson) provides comments</w:t>
      </w:r>
    </w:p>
    <w:p w14:paraId="15D6A76C" w14:textId="77777777" w:rsidR="00F22C29" w:rsidRPr="009C573D" w:rsidRDefault="00F22C29" w:rsidP="00F22C29">
      <w:pPr>
        <w:pStyle w:val="FP"/>
        <w:keepNext/>
        <w:rPr>
          <w:i/>
          <w:iCs/>
        </w:rPr>
      </w:pPr>
      <w:r w:rsidRPr="009C573D">
        <w:rPr>
          <w:i/>
          <w:iCs/>
        </w:rPr>
        <w:t>Guillaume (MediaTek Inc.) provides r03.</w:t>
      </w:r>
    </w:p>
    <w:p w14:paraId="66E1A409" w14:textId="77777777" w:rsidR="00F22C29" w:rsidRPr="009C573D" w:rsidRDefault="00F22C29" w:rsidP="00F22C29">
      <w:pPr>
        <w:pStyle w:val="FP"/>
        <w:keepNext/>
        <w:rPr>
          <w:i/>
          <w:iCs/>
        </w:rPr>
      </w:pPr>
      <w:r w:rsidRPr="009C573D">
        <w:rPr>
          <w:i/>
          <w:iCs/>
        </w:rPr>
        <w:t>Alessio(Nokia) provides r04</w:t>
      </w:r>
    </w:p>
    <w:p w14:paraId="795EEA3F" w14:textId="77777777" w:rsidR="00F22C29" w:rsidRPr="009C573D" w:rsidRDefault="00F22C29" w:rsidP="00F22C29">
      <w:pPr>
        <w:pStyle w:val="FP"/>
        <w:keepNext/>
        <w:rPr>
          <w:i/>
          <w:iCs/>
        </w:rPr>
      </w:pPr>
      <w:r w:rsidRPr="009C573D">
        <w:rPr>
          <w:i/>
          <w:iCs/>
        </w:rPr>
        <w:t>Peter Hedman (Ericsson) provides reply and r05</w:t>
      </w:r>
    </w:p>
    <w:p w14:paraId="494D7231" w14:textId="77777777" w:rsidR="00F22C29" w:rsidRPr="009C573D" w:rsidRDefault="00F22C29" w:rsidP="00F22C29">
      <w:pPr>
        <w:pStyle w:val="FP"/>
        <w:keepNext/>
        <w:rPr>
          <w:i/>
          <w:iCs/>
        </w:rPr>
      </w:pPr>
      <w:r w:rsidRPr="009C573D">
        <w:rPr>
          <w:i/>
          <w:iCs/>
        </w:rPr>
        <w:t>Alessio(Nokia) provides reply and r06</w:t>
      </w:r>
    </w:p>
    <w:p w14:paraId="3B228CA8" w14:textId="77777777" w:rsidR="00F22C29" w:rsidRPr="009C573D" w:rsidRDefault="00F22C29" w:rsidP="00F22C29">
      <w:pPr>
        <w:pStyle w:val="FP"/>
        <w:keepNext/>
        <w:rPr>
          <w:i/>
          <w:iCs/>
        </w:rPr>
      </w:pPr>
      <w:r w:rsidRPr="009C573D">
        <w:rPr>
          <w:i/>
          <w:iCs/>
        </w:rPr>
        <w:t>Haiyang (Huawei) comments on r05/ r06</w:t>
      </w:r>
    </w:p>
    <w:p w14:paraId="377ACE1E" w14:textId="77777777" w:rsidR="00F22C29" w:rsidRPr="009C573D" w:rsidRDefault="00F22C29" w:rsidP="00F22C29">
      <w:pPr>
        <w:pStyle w:val="FP"/>
        <w:keepNext/>
        <w:rPr>
          <w:i/>
          <w:iCs/>
        </w:rPr>
      </w:pPr>
      <w:r w:rsidRPr="009C573D">
        <w:rPr>
          <w:i/>
          <w:iCs/>
        </w:rPr>
        <w:t>Peter Hedman (Ericsson) provides questions and r07</w:t>
      </w:r>
    </w:p>
    <w:p w14:paraId="7D421A81" w14:textId="77777777" w:rsidR="00F22C29" w:rsidRPr="009C573D" w:rsidRDefault="00F22C29" w:rsidP="00F22C29">
      <w:pPr>
        <w:pStyle w:val="FP"/>
        <w:keepNext/>
        <w:rPr>
          <w:i/>
          <w:iCs/>
        </w:rPr>
      </w:pPr>
      <w:r w:rsidRPr="009C573D">
        <w:rPr>
          <w:i/>
          <w:iCs/>
        </w:rPr>
        <w:t>Haiyang(Huawei) provides r08</w:t>
      </w:r>
    </w:p>
    <w:p w14:paraId="6BFFBD3F" w14:textId="77777777" w:rsidR="00F22C29" w:rsidRPr="009C573D" w:rsidRDefault="00F22C29" w:rsidP="00F22C29">
      <w:pPr>
        <w:pStyle w:val="FP"/>
        <w:keepNext/>
        <w:rPr>
          <w:i/>
          <w:iCs/>
        </w:rPr>
      </w:pPr>
      <w:r w:rsidRPr="009C573D">
        <w:rPr>
          <w:i/>
          <w:iCs/>
        </w:rPr>
        <w:t>Peter Hedman (Ericsson) provides r09</w:t>
      </w:r>
    </w:p>
    <w:p w14:paraId="4D0C19CA" w14:textId="77777777" w:rsidR="00F22C29" w:rsidRPr="009C573D" w:rsidRDefault="00F22C29" w:rsidP="00F22C29">
      <w:pPr>
        <w:pStyle w:val="FP"/>
        <w:keepNext/>
        <w:rPr>
          <w:i/>
          <w:iCs/>
        </w:rPr>
      </w:pPr>
      <w:proofErr w:type="spellStart"/>
      <w:r w:rsidRPr="009C573D">
        <w:rPr>
          <w:i/>
          <w:iCs/>
        </w:rPr>
        <w:t>alessio</w:t>
      </w:r>
      <w:proofErr w:type="spellEnd"/>
      <w:r w:rsidRPr="009C573D">
        <w:rPr>
          <w:i/>
          <w:iCs/>
        </w:rPr>
        <w:t>(Nokia) replies to comments by Haiyang (Huawei) on r05/ r06</w:t>
      </w:r>
    </w:p>
    <w:p w14:paraId="6446369E" w14:textId="77777777" w:rsidR="00F22C29" w:rsidRPr="009C573D" w:rsidRDefault="00F22C29" w:rsidP="00F22C29">
      <w:pPr>
        <w:pStyle w:val="FP"/>
        <w:keepNext/>
        <w:rPr>
          <w:i/>
          <w:iCs/>
        </w:rPr>
      </w:pPr>
      <w:r w:rsidRPr="009C573D">
        <w:rPr>
          <w:i/>
          <w:iCs/>
        </w:rPr>
        <w:t>Alessio(</w:t>
      </w:r>
      <w:proofErr w:type="spellStart"/>
      <w:r w:rsidRPr="009C573D">
        <w:rPr>
          <w:i/>
          <w:iCs/>
        </w:rPr>
        <w:t>nokia</w:t>
      </w:r>
      <w:proofErr w:type="spellEnd"/>
      <w:r w:rsidRPr="009C573D">
        <w:rPr>
          <w:i/>
          <w:iCs/>
        </w:rPr>
        <w:t>) cannot agree with r08 as, as we already clarifies) the fact a NSAG is unique per PLMN does not eliminate its association to a TA needs to be known unless these are supported in all the cells of the PLMN.</w:t>
      </w:r>
    </w:p>
    <w:p w14:paraId="74AA3C3D" w14:textId="77777777" w:rsidR="00F22C29" w:rsidRPr="009C573D" w:rsidRDefault="00F22C29" w:rsidP="00F22C29">
      <w:pPr>
        <w:pStyle w:val="FP"/>
        <w:keepNext/>
        <w:rPr>
          <w:i/>
          <w:iCs/>
        </w:rPr>
      </w:pPr>
      <w:proofErr w:type="spellStart"/>
      <w:r w:rsidRPr="009C573D">
        <w:rPr>
          <w:i/>
          <w:iCs/>
        </w:rPr>
        <w:t>alessio</w:t>
      </w:r>
      <w:proofErr w:type="spellEnd"/>
      <w:r w:rsidRPr="009C573D">
        <w:rPr>
          <w:i/>
          <w:iCs/>
        </w:rPr>
        <w:t>(</w:t>
      </w:r>
      <w:proofErr w:type="spellStart"/>
      <w:r w:rsidRPr="009C573D">
        <w:rPr>
          <w:i/>
          <w:iCs/>
        </w:rPr>
        <w:t>nokia</w:t>
      </w:r>
      <w:proofErr w:type="spellEnd"/>
      <w:r w:rsidRPr="009C573D">
        <w:rPr>
          <w:i/>
          <w:iCs/>
        </w:rPr>
        <w:t>) cannot agree to r09 as the EN introduces an issue that does not exist if we allow the addition of TAC to NSAG (as this allows including also NSAGs that are reused). It is because of revisions not by source companies that this EN becomes necessary.</w:t>
      </w:r>
    </w:p>
    <w:p w14:paraId="41D5DF21" w14:textId="77777777" w:rsidR="00F22C29" w:rsidRPr="009C573D" w:rsidRDefault="00F22C29" w:rsidP="00F22C29">
      <w:pPr>
        <w:pStyle w:val="FP"/>
        <w:keepNext/>
        <w:rPr>
          <w:i/>
          <w:iCs/>
        </w:rPr>
      </w:pPr>
      <w:r w:rsidRPr="009C573D">
        <w:rPr>
          <w:i/>
          <w:iCs/>
        </w:rPr>
        <w:t>Alessio(</w:t>
      </w:r>
      <w:proofErr w:type="spellStart"/>
      <w:r w:rsidRPr="009C573D">
        <w:rPr>
          <w:i/>
          <w:iCs/>
        </w:rPr>
        <w:t>nokia</w:t>
      </w:r>
      <w:proofErr w:type="spellEnd"/>
      <w:r w:rsidRPr="009C573D">
        <w:rPr>
          <w:i/>
          <w:iCs/>
        </w:rPr>
        <w:t>) can accept r07</w:t>
      </w:r>
    </w:p>
    <w:p w14:paraId="44DDCF47" w14:textId="77777777" w:rsidR="00F22C29" w:rsidRPr="009C573D" w:rsidRDefault="00F22C29" w:rsidP="00F22C29">
      <w:pPr>
        <w:pStyle w:val="FP"/>
        <w:keepNext/>
        <w:rPr>
          <w:i/>
          <w:iCs/>
        </w:rPr>
      </w:pPr>
      <w:r w:rsidRPr="009C573D">
        <w:rPr>
          <w:i/>
          <w:iCs/>
        </w:rPr>
        <w:t>Guillaume (MediaTek Inc.) provides r10</w:t>
      </w:r>
    </w:p>
    <w:p w14:paraId="0C65ABEA" w14:textId="77777777" w:rsidR="00F22C29" w:rsidRPr="009C573D" w:rsidRDefault="00F22C29" w:rsidP="00F22C29">
      <w:pPr>
        <w:pStyle w:val="FP"/>
        <w:keepNext/>
        <w:rPr>
          <w:i/>
          <w:iCs/>
        </w:rPr>
      </w:pPr>
      <w:proofErr w:type="spellStart"/>
      <w:r w:rsidRPr="009C573D">
        <w:rPr>
          <w:i/>
          <w:iCs/>
        </w:rPr>
        <w:t>alessio</w:t>
      </w:r>
      <w:proofErr w:type="spellEnd"/>
      <w:r w:rsidRPr="009C573D">
        <w:rPr>
          <w:i/>
          <w:iCs/>
        </w:rPr>
        <w:t>(</w:t>
      </w:r>
      <w:proofErr w:type="spellStart"/>
      <w:r w:rsidRPr="009C573D">
        <w:rPr>
          <w:i/>
          <w:iCs/>
        </w:rPr>
        <w:t>nokia</w:t>
      </w:r>
      <w:proofErr w:type="spellEnd"/>
      <w:r w:rsidRPr="009C573D">
        <w:rPr>
          <w:i/>
          <w:iCs/>
        </w:rPr>
        <w:t>) provides r11</w:t>
      </w:r>
    </w:p>
    <w:p w14:paraId="3380F0AC" w14:textId="77777777" w:rsidR="00F22C29" w:rsidRPr="009C573D" w:rsidRDefault="00F22C29" w:rsidP="00F22C29">
      <w:pPr>
        <w:pStyle w:val="FP"/>
        <w:keepNext/>
        <w:rPr>
          <w:i/>
          <w:iCs/>
        </w:rPr>
      </w:pPr>
      <w:r w:rsidRPr="009C573D">
        <w:rPr>
          <w:i/>
          <w:iCs/>
        </w:rPr>
        <w:t>==== Revisions Deadline ====</w:t>
      </w:r>
    </w:p>
    <w:p w14:paraId="749DC6F4" w14:textId="77777777" w:rsidR="00F22C29" w:rsidRPr="009C573D" w:rsidRDefault="00F22C29" w:rsidP="00F22C29">
      <w:pPr>
        <w:pStyle w:val="FP"/>
        <w:keepNext/>
        <w:rPr>
          <w:i/>
          <w:iCs/>
        </w:rPr>
      </w:pPr>
      <w:proofErr w:type="spellStart"/>
      <w:r w:rsidRPr="009C573D">
        <w:rPr>
          <w:i/>
          <w:iCs/>
        </w:rPr>
        <w:t>Jinguo</w:t>
      </w:r>
      <w:proofErr w:type="spellEnd"/>
      <w:r w:rsidRPr="009C573D">
        <w:rPr>
          <w:i/>
          <w:iCs/>
        </w:rPr>
        <w:t>(ZTE) suggest to use r11 as basis</w:t>
      </w:r>
    </w:p>
    <w:p w14:paraId="63E681FD" w14:textId="77777777" w:rsidR="00F22C29" w:rsidRPr="009C573D" w:rsidRDefault="00F22C29" w:rsidP="00F22C29">
      <w:pPr>
        <w:pStyle w:val="FP"/>
        <w:keepNext/>
        <w:rPr>
          <w:i/>
          <w:iCs/>
        </w:rPr>
      </w:pPr>
      <w:proofErr w:type="spellStart"/>
      <w:r w:rsidRPr="009C573D">
        <w:rPr>
          <w:i/>
          <w:iCs/>
        </w:rPr>
        <w:t>Dongeun</w:t>
      </w:r>
      <w:proofErr w:type="spellEnd"/>
      <w:r w:rsidRPr="009C573D">
        <w:rPr>
          <w:i/>
          <w:iCs/>
        </w:rPr>
        <w:t xml:space="preserve"> (Samsung) supports r11 which aligns with the WA at CC#1.</w:t>
      </w:r>
    </w:p>
    <w:p w14:paraId="1D15B0C9" w14:textId="77777777" w:rsidR="00F22C29" w:rsidRDefault="00F22C29" w:rsidP="00F22C29">
      <w:pPr>
        <w:pStyle w:val="FP"/>
        <w:keepNext/>
        <w:rPr>
          <w:i/>
          <w:iCs/>
        </w:rPr>
      </w:pPr>
      <w:r w:rsidRPr="009C573D">
        <w:rPr>
          <w:i/>
          <w:iCs/>
        </w:rPr>
        <w:t>Haiyang (Huawei) suggest to add one more EN</w:t>
      </w:r>
    </w:p>
    <w:p w14:paraId="642BDBBF" w14:textId="77777777" w:rsidR="00F22C29" w:rsidRPr="009C573D" w:rsidRDefault="00F22C29" w:rsidP="00F22C29">
      <w:pPr>
        <w:pStyle w:val="FP"/>
        <w:keepNext/>
        <w:rPr>
          <w:i/>
          <w:iCs/>
        </w:rPr>
      </w:pPr>
    </w:p>
    <w:p w14:paraId="019A083B" w14:textId="77777777" w:rsidR="00F22C29" w:rsidRPr="00DA12F6" w:rsidRDefault="00F22C29" w:rsidP="00F22C29">
      <w:pPr>
        <w:keepNext/>
        <w:rPr>
          <w:rFonts w:cs="Arial"/>
          <w:b/>
        </w:rPr>
      </w:pPr>
      <w:r w:rsidRPr="00DA12F6">
        <w:rPr>
          <w:rFonts w:cs="Arial"/>
          <w:b/>
        </w:rPr>
        <w:t>Discussion and conclusion:</w:t>
      </w:r>
    </w:p>
    <w:p w14:paraId="0D3A6ABF" w14:textId="3AF22EEC" w:rsidR="00F22C29" w:rsidRPr="0085061F" w:rsidRDefault="00E76FE6" w:rsidP="00F22C29">
      <w:r>
        <w:t xml:space="preserve">R12 was provided in the CC#2 folder. </w:t>
      </w:r>
      <w:r w:rsidR="006D1116">
        <w:t xml:space="preserve">MediaTek commented that their main concern with this is the </w:t>
      </w:r>
      <w:r w:rsidR="009B663F">
        <w:t>U</w:t>
      </w:r>
      <w:r w:rsidR="006D1116">
        <w:t xml:space="preserve">E complexity </w:t>
      </w:r>
      <w:r w:rsidR="009B663F">
        <w:t>and this adds complexity and cost to the UE with no end user benefit. Nokia commented that there will be RAN W</w:t>
      </w:r>
      <w:r w:rsidR="008861D8">
        <w:t>G</w:t>
      </w:r>
      <w:r w:rsidR="009B663F">
        <w:t xml:space="preserve">2 work needed to support this and the requirements for </w:t>
      </w:r>
      <w:proofErr w:type="spellStart"/>
      <w:r w:rsidR="009B663F">
        <w:t>ePLMNs</w:t>
      </w:r>
      <w:proofErr w:type="spellEnd"/>
      <w:r w:rsidR="009B663F">
        <w:t xml:space="preserve"> should also be considered. MediaTek replied that this proposal does not work for </w:t>
      </w:r>
      <w:proofErr w:type="spellStart"/>
      <w:r w:rsidR="009B663F">
        <w:t>ePLMNs</w:t>
      </w:r>
      <w:proofErr w:type="spellEnd"/>
      <w:r w:rsidR="009B663F">
        <w:t xml:space="preserve"> and the bullet for '</w:t>
      </w:r>
      <w:r w:rsidR="009B663F" w:rsidRPr="009B663F">
        <w:rPr>
          <w:i/>
          <w:iCs/>
        </w:rPr>
        <w:t>at most 4 NSAGs</w:t>
      </w:r>
      <w:r w:rsidR="009B663F">
        <w:t xml:space="preserve">' should be reinstated with TAC changed to TAI. </w:t>
      </w:r>
      <w:r w:rsidR="0085061F">
        <w:t xml:space="preserve">This was revised in </w:t>
      </w:r>
      <w:r w:rsidR="0085061F" w:rsidRPr="0085061F">
        <w:rPr>
          <w:color w:val="0000FF"/>
        </w:rPr>
        <w:t>S2-2203618</w:t>
      </w:r>
      <w:r w:rsidR="0085061F">
        <w:t xml:space="preserve">, </w:t>
      </w:r>
      <w:r>
        <w:t xml:space="preserve">which was </w:t>
      </w:r>
      <w:r w:rsidRPr="00C3284B">
        <w:rPr>
          <w:color w:val="FF0000"/>
          <w:lang w:eastAsia="en-US"/>
        </w:rPr>
        <w:t>approved</w:t>
      </w:r>
      <w:r>
        <w:t>.</w:t>
      </w:r>
    </w:p>
    <w:p w14:paraId="151DD46B" w14:textId="77777777" w:rsidR="00F22C29" w:rsidRDefault="00F22C29" w:rsidP="00F22C29">
      <w:pPr>
        <w:keepNext/>
        <w:pBdr>
          <w:top w:val="single" w:sz="4" w:space="1" w:color="auto"/>
        </w:pBdr>
        <w:rPr>
          <w:lang w:eastAsia="en-US"/>
        </w:rPr>
      </w:pPr>
      <w:r>
        <w:rPr>
          <w:color w:val="0000FF"/>
          <w:lang w:eastAsia="en-US"/>
        </w:rPr>
        <w:t>S2</w:t>
      </w:r>
      <w:r>
        <w:rPr>
          <w:color w:val="0000FF"/>
          <w:lang w:eastAsia="en-US"/>
        </w:rPr>
        <w:noBreakHyphen/>
        <w:t>2202711</w:t>
      </w:r>
      <w:r>
        <w:rPr>
          <w:lang w:eastAsia="en-US"/>
        </w:rPr>
        <w:t xml:space="preserve"> (CR) 23.502 CR3300R3: Enabling configuration of Network Slice AS Groups (Source: Nokia, Nokia Shanghai Bell, CMCC, NEC, Verizon UK </w:t>
      </w:r>
      <w:proofErr w:type="spellStart"/>
      <w:r>
        <w:rPr>
          <w:lang w:eastAsia="en-US"/>
        </w:rPr>
        <w:t>ltd.,ZTE</w:t>
      </w:r>
      <w:proofErr w:type="spellEnd"/>
      <w:r>
        <w:rPr>
          <w:lang w:eastAsia="en-US"/>
        </w:rPr>
        <w:t xml:space="preserve">, </w:t>
      </w:r>
      <w:proofErr w:type="spellStart"/>
      <w:r>
        <w:rPr>
          <w:lang w:eastAsia="en-US"/>
        </w:rPr>
        <w:t>InterDigital</w:t>
      </w:r>
      <w:proofErr w:type="spellEnd"/>
      <w:r>
        <w:rPr>
          <w:lang w:eastAsia="en-US"/>
        </w:rPr>
        <w:t>, Xiaomi, LGE, Samsung)</w:t>
      </w:r>
    </w:p>
    <w:p w14:paraId="346AC03C" w14:textId="77777777" w:rsidR="00F22C29" w:rsidRPr="00A54044" w:rsidRDefault="00F22C29" w:rsidP="00F22C29">
      <w:pPr>
        <w:pStyle w:val="FP"/>
        <w:keepNext/>
        <w:rPr>
          <w:b/>
          <w:bCs/>
          <w:i/>
          <w:iCs/>
          <w:lang w:eastAsia="en-US"/>
        </w:rPr>
      </w:pPr>
      <w:r w:rsidRPr="00A54044">
        <w:rPr>
          <w:b/>
          <w:bCs/>
          <w:i/>
          <w:iCs/>
          <w:lang w:eastAsia="en-US"/>
        </w:rPr>
        <w:t>e-mail comments:</w:t>
      </w:r>
    </w:p>
    <w:p w14:paraId="7E5D9832" w14:textId="77777777" w:rsidR="00F22C29" w:rsidRPr="00A54044" w:rsidRDefault="00F22C29" w:rsidP="00F22C29">
      <w:pPr>
        <w:pStyle w:val="FP"/>
        <w:keepNext/>
        <w:rPr>
          <w:i/>
          <w:iCs/>
          <w:lang w:eastAsia="en-US"/>
        </w:rPr>
      </w:pPr>
      <w:r w:rsidRPr="00A54044">
        <w:rPr>
          <w:i/>
          <w:iCs/>
          <w:lang w:eastAsia="en-US"/>
        </w:rPr>
        <w:t>Peter (Ericsson) provides comments and questions</w:t>
      </w:r>
    </w:p>
    <w:p w14:paraId="67A4A8EA" w14:textId="77777777" w:rsidR="00F22C29" w:rsidRPr="00A54044" w:rsidRDefault="00F22C29" w:rsidP="00F22C29">
      <w:pPr>
        <w:pStyle w:val="FP"/>
        <w:keepNext/>
        <w:rPr>
          <w:i/>
          <w:iCs/>
          <w:lang w:eastAsia="en-US"/>
        </w:rPr>
      </w:pPr>
      <w:r w:rsidRPr="00A54044">
        <w:rPr>
          <w:i/>
          <w:iCs/>
          <w:lang w:eastAsia="en-US"/>
        </w:rPr>
        <w:t>Alessio(</w:t>
      </w:r>
      <w:proofErr w:type="spellStart"/>
      <w:r w:rsidRPr="00A54044">
        <w:rPr>
          <w:i/>
          <w:iCs/>
          <w:lang w:eastAsia="en-US"/>
        </w:rPr>
        <w:t>nokia</w:t>
      </w:r>
      <w:proofErr w:type="spellEnd"/>
      <w:r w:rsidRPr="00A54044">
        <w:rPr>
          <w:i/>
          <w:iCs/>
          <w:lang w:eastAsia="en-US"/>
        </w:rPr>
        <w:t>) replies. and provides r01</w:t>
      </w:r>
    </w:p>
    <w:p w14:paraId="32F10D13" w14:textId="77777777" w:rsidR="00F22C29" w:rsidRPr="00A54044" w:rsidRDefault="00F22C29" w:rsidP="00F22C29">
      <w:pPr>
        <w:pStyle w:val="FP"/>
        <w:keepNext/>
        <w:rPr>
          <w:i/>
          <w:iCs/>
          <w:lang w:eastAsia="en-US"/>
        </w:rPr>
      </w:pPr>
      <w:r w:rsidRPr="00A54044">
        <w:rPr>
          <w:i/>
          <w:iCs/>
          <w:lang w:eastAsia="en-US"/>
        </w:rPr>
        <w:t>Peter Hedman (Ericsson) provides explanation why Service accept need also the priority information</w:t>
      </w:r>
    </w:p>
    <w:p w14:paraId="648F533D" w14:textId="77777777" w:rsidR="00F22C29" w:rsidRPr="00A54044" w:rsidRDefault="00F22C29" w:rsidP="00F22C29">
      <w:pPr>
        <w:pStyle w:val="FP"/>
        <w:keepNext/>
        <w:rPr>
          <w:i/>
          <w:iCs/>
          <w:lang w:eastAsia="en-US"/>
        </w:rPr>
      </w:pPr>
      <w:r w:rsidRPr="00A54044">
        <w:rPr>
          <w:i/>
          <w:iCs/>
          <w:lang w:eastAsia="en-US"/>
        </w:rPr>
        <w:t>Peter Hedman (Ericsson) provides r02</w:t>
      </w:r>
    </w:p>
    <w:p w14:paraId="697933FC" w14:textId="77777777" w:rsidR="00F22C29" w:rsidRPr="00A54044" w:rsidRDefault="00F22C29" w:rsidP="00F22C29">
      <w:pPr>
        <w:pStyle w:val="FP"/>
        <w:keepNext/>
        <w:rPr>
          <w:i/>
          <w:iCs/>
          <w:lang w:eastAsia="en-US"/>
        </w:rPr>
      </w:pPr>
      <w:r w:rsidRPr="00A54044">
        <w:rPr>
          <w:i/>
          <w:iCs/>
          <w:lang w:eastAsia="en-US"/>
        </w:rPr>
        <w:t>Peter Hedman (Ericsson) it is not acceptable to have the feature cause more redirections between frequencies than with legacy logic i.e. we object to r01 and r00 as we need the AMF to be able to send the NSAG priorities in the Service Accept.</w:t>
      </w:r>
    </w:p>
    <w:p w14:paraId="69CC28CE" w14:textId="77777777" w:rsidR="00F22C29" w:rsidRPr="00A54044" w:rsidRDefault="00F22C29" w:rsidP="00F22C29">
      <w:pPr>
        <w:pStyle w:val="FP"/>
        <w:keepNext/>
        <w:rPr>
          <w:i/>
          <w:iCs/>
          <w:lang w:eastAsia="en-US"/>
        </w:rPr>
      </w:pPr>
      <w:r w:rsidRPr="00A54044">
        <w:rPr>
          <w:i/>
          <w:iCs/>
          <w:lang w:eastAsia="en-US"/>
        </w:rPr>
        <w:t>Alessio(</w:t>
      </w:r>
      <w:proofErr w:type="spellStart"/>
      <w:r w:rsidRPr="00A54044">
        <w:rPr>
          <w:i/>
          <w:iCs/>
          <w:lang w:eastAsia="en-US"/>
        </w:rPr>
        <w:t>nokia</w:t>
      </w:r>
      <w:proofErr w:type="spellEnd"/>
      <w:r w:rsidRPr="00A54044">
        <w:rPr>
          <w:i/>
          <w:iCs/>
          <w:lang w:eastAsia="en-US"/>
        </w:rPr>
        <w:t xml:space="preserve">) comments that the AMF may </w:t>
      </w:r>
      <w:proofErr w:type="spellStart"/>
      <w:r w:rsidRPr="00A54044">
        <w:rPr>
          <w:i/>
          <w:iCs/>
          <w:lang w:eastAsia="en-US"/>
        </w:rPr>
        <w:t>chose</w:t>
      </w:r>
      <w:proofErr w:type="spellEnd"/>
      <w:r w:rsidRPr="00A54044">
        <w:rPr>
          <w:i/>
          <w:iCs/>
          <w:lang w:eastAsia="en-US"/>
        </w:rPr>
        <w:t xml:space="preserve"> to not store the NSAGs for slices it does not support and rely on NSSF to provide the right NSAG configuration for all subscribed slices. this is why the 'GET' operation is needed (to outsource the NSAG configuration to be valid beyond the supported slices by the AMF). we do not see the Service accept need as the NSAG configuration should be from the same AMF as before and for same RA. we do not accept r02 as it seems still not justified and it seems the RAN now reshuffles the priorities of the groups! RAN can still cause stickiness to a band using dedicated signalling per UE.</w:t>
      </w:r>
    </w:p>
    <w:p w14:paraId="58465401" w14:textId="77777777" w:rsidR="00F22C29" w:rsidRPr="00A54044" w:rsidRDefault="00F22C29" w:rsidP="00F22C29">
      <w:pPr>
        <w:pStyle w:val="FP"/>
        <w:keepNext/>
        <w:rPr>
          <w:i/>
          <w:iCs/>
          <w:lang w:eastAsia="en-US"/>
        </w:rPr>
      </w:pPr>
      <w:proofErr w:type="spellStart"/>
      <w:r w:rsidRPr="00A54044">
        <w:rPr>
          <w:i/>
          <w:iCs/>
          <w:lang w:eastAsia="en-US"/>
        </w:rPr>
        <w:t>alessio</w:t>
      </w:r>
      <w:proofErr w:type="spellEnd"/>
      <w:r w:rsidRPr="00A54044">
        <w:rPr>
          <w:i/>
          <w:iCs/>
          <w:lang w:eastAsia="en-US"/>
        </w:rPr>
        <w:t>(</w:t>
      </w:r>
      <w:proofErr w:type="spellStart"/>
      <w:r w:rsidRPr="00A54044">
        <w:rPr>
          <w:i/>
          <w:iCs/>
          <w:lang w:eastAsia="en-US"/>
        </w:rPr>
        <w:t>nokia</w:t>
      </w:r>
      <w:proofErr w:type="spellEnd"/>
      <w:r w:rsidRPr="00A54044">
        <w:rPr>
          <w:i/>
          <w:iCs/>
          <w:lang w:eastAsia="en-US"/>
        </w:rPr>
        <w:t xml:space="preserve">) cannot accept the change of slice priorities as by product or dependent variable of RRM as NOKIA has proven the RAN can do RRM as it likes and cause the UE to camp on the band it likes at any time using dedicated </w:t>
      </w:r>
      <w:r w:rsidRPr="00A54044">
        <w:rPr>
          <w:i/>
          <w:iCs/>
          <w:lang w:eastAsia="en-US"/>
        </w:rPr>
        <w:lastRenderedPageBreak/>
        <w:t>signalling irrespective of the group priorities. so we insist on not including the SR aspect as the RAN will decide whether to pin the UE to current band for up to T320.</w:t>
      </w:r>
    </w:p>
    <w:p w14:paraId="1D119D28" w14:textId="77777777" w:rsidR="00F22C29" w:rsidRPr="00A54044" w:rsidRDefault="00F22C29" w:rsidP="00F22C29">
      <w:pPr>
        <w:pStyle w:val="FP"/>
        <w:keepNext/>
        <w:rPr>
          <w:i/>
          <w:iCs/>
          <w:lang w:eastAsia="en-US"/>
        </w:rPr>
      </w:pPr>
      <w:r w:rsidRPr="00A54044">
        <w:rPr>
          <w:i/>
          <w:iCs/>
          <w:lang w:eastAsia="en-US"/>
        </w:rPr>
        <w:t>Peter Hedman (Ericsson) provides reply that it is not acceptable to suddenly disable the feature just because Nokia proposal does not work</w:t>
      </w:r>
    </w:p>
    <w:p w14:paraId="47C6C57F" w14:textId="77777777" w:rsidR="00F22C29" w:rsidRPr="00A54044" w:rsidRDefault="00F22C29" w:rsidP="00F22C29">
      <w:pPr>
        <w:pStyle w:val="FP"/>
        <w:keepNext/>
        <w:rPr>
          <w:i/>
          <w:iCs/>
          <w:lang w:eastAsia="en-US"/>
        </w:rPr>
      </w:pPr>
      <w:r w:rsidRPr="00A54044">
        <w:rPr>
          <w:i/>
          <w:iCs/>
          <w:lang w:eastAsia="en-US"/>
        </w:rPr>
        <w:t>Alessio(</w:t>
      </w:r>
      <w:proofErr w:type="spellStart"/>
      <w:r w:rsidRPr="00A54044">
        <w:rPr>
          <w:i/>
          <w:iCs/>
          <w:lang w:eastAsia="en-US"/>
        </w:rPr>
        <w:t>nokia</w:t>
      </w:r>
      <w:proofErr w:type="spellEnd"/>
      <w:r w:rsidRPr="00A54044">
        <w:rPr>
          <w:i/>
          <w:iCs/>
          <w:lang w:eastAsia="en-US"/>
        </w:rPr>
        <w:t>) replies to Ericsson</w:t>
      </w:r>
    </w:p>
    <w:p w14:paraId="2F937B4B" w14:textId="77777777" w:rsidR="00F22C29" w:rsidRPr="00A54044" w:rsidRDefault="00F22C29" w:rsidP="00F22C29">
      <w:pPr>
        <w:pStyle w:val="FP"/>
        <w:keepNext/>
        <w:rPr>
          <w:i/>
          <w:iCs/>
          <w:lang w:eastAsia="en-US"/>
        </w:rPr>
      </w:pPr>
      <w:r w:rsidRPr="00A54044">
        <w:rPr>
          <w:i/>
          <w:iCs/>
          <w:lang w:eastAsia="en-US"/>
        </w:rPr>
        <w:t>==== Revisions Deadline ====</w:t>
      </w:r>
    </w:p>
    <w:p w14:paraId="47EDC423" w14:textId="77777777" w:rsidR="00F22C29" w:rsidRPr="00A54044" w:rsidRDefault="00F22C29" w:rsidP="00F22C29">
      <w:pPr>
        <w:pStyle w:val="FP"/>
        <w:keepNext/>
        <w:rPr>
          <w:i/>
          <w:iCs/>
          <w:lang w:eastAsia="en-US"/>
        </w:rPr>
      </w:pPr>
      <w:proofErr w:type="spellStart"/>
      <w:r w:rsidRPr="00A54044">
        <w:rPr>
          <w:i/>
          <w:iCs/>
          <w:lang w:eastAsia="en-US"/>
        </w:rPr>
        <w:t>Jinguo</w:t>
      </w:r>
      <w:proofErr w:type="spellEnd"/>
      <w:r w:rsidRPr="00A54044">
        <w:rPr>
          <w:i/>
          <w:iCs/>
          <w:lang w:eastAsia="en-US"/>
        </w:rPr>
        <w:t>(ZTE) comments and propose a way forward, suggest to technique endorse r01</w:t>
      </w:r>
    </w:p>
    <w:p w14:paraId="078A4F08" w14:textId="77777777" w:rsidR="00F22C29" w:rsidRPr="00A54044" w:rsidRDefault="00F22C29" w:rsidP="00F22C29">
      <w:pPr>
        <w:pStyle w:val="FP"/>
        <w:keepNext/>
        <w:rPr>
          <w:i/>
          <w:iCs/>
          <w:lang w:eastAsia="en-US"/>
        </w:rPr>
      </w:pPr>
    </w:p>
    <w:p w14:paraId="600690FD" w14:textId="77777777" w:rsidR="00F22C29" w:rsidRPr="00DA12F6" w:rsidRDefault="00F22C29" w:rsidP="00F22C29">
      <w:pPr>
        <w:keepNext/>
        <w:rPr>
          <w:rFonts w:cs="Arial"/>
          <w:b/>
        </w:rPr>
      </w:pPr>
      <w:r w:rsidRPr="00DA12F6">
        <w:rPr>
          <w:rFonts w:cs="Arial"/>
          <w:b/>
        </w:rPr>
        <w:t>Discussion and conclusion:</w:t>
      </w:r>
    </w:p>
    <w:p w14:paraId="76F524C1" w14:textId="723FA5CE" w:rsidR="00F22C29" w:rsidRDefault="0085061F" w:rsidP="00F22C29">
      <w:r>
        <w:t>ZTE proposed revision r01.</w:t>
      </w:r>
      <w:r w:rsidR="00E76FE6">
        <w:t xml:space="preserve"> This was revised in </w:t>
      </w:r>
      <w:r w:rsidR="00E76FE6" w:rsidRPr="00E76FE6">
        <w:rPr>
          <w:color w:val="0000FF"/>
        </w:rPr>
        <w:t>S2-22036</w:t>
      </w:r>
      <w:r w:rsidR="008861D8">
        <w:rPr>
          <w:color w:val="0000FF"/>
        </w:rPr>
        <w:t>19</w:t>
      </w:r>
      <w:r w:rsidR="00E76FE6">
        <w:t xml:space="preserve"> which was </w:t>
      </w:r>
      <w:r w:rsidR="00E76FE6" w:rsidRPr="00C3284B">
        <w:rPr>
          <w:color w:val="FF0000"/>
          <w:lang w:eastAsia="en-US"/>
        </w:rPr>
        <w:t>approved</w:t>
      </w:r>
      <w:r w:rsidR="00E76FE6">
        <w:t>.</w:t>
      </w:r>
    </w:p>
    <w:p w14:paraId="4C9EE50A" w14:textId="77777777" w:rsidR="0085061F" w:rsidRDefault="0085061F" w:rsidP="00F22C29"/>
    <w:p w14:paraId="473E1454" w14:textId="77777777" w:rsidR="00F22C29" w:rsidRDefault="00F22C29" w:rsidP="00F22C29">
      <w:pPr>
        <w:keepNext/>
        <w:pBdr>
          <w:top w:val="single" w:sz="4" w:space="1" w:color="auto"/>
        </w:pBdr>
        <w:rPr>
          <w:lang w:eastAsia="en-US"/>
        </w:rPr>
      </w:pPr>
      <w:r>
        <w:rPr>
          <w:color w:val="0000FF"/>
          <w:lang w:eastAsia="en-US"/>
        </w:rPr>
        <w:t>S2</w:t>
      </w:r>
      <w:r>
        <w:rPr>
          <w:color w:val="0000FF"/>
          <w:lang w:eastAsia="en-US"/>
        </w:rPr>
        <w:noBreakHyphen/>
        <w:t>2202224</w:t>
      </w:r>
      <w:r>
        <w:rPr>
          <w:lang w:eastAsia="en-US"/>
        </w:rPr>
        <w:t xml:space="preserve"> (CR) 23.501 CR3317R5: Enabling slice priority and slice groups for RRM purposes (Source: Ericsson)</w:t>
      </w:r>
    </w:p>
    <w:p w14:paraId="339EC7FD" w14:textId="77777777" w:rsidR="00F22C29" w:rsidRPr="00A54044" w:rsidRDefault="00F22C29" w:rsidP="00F22C29">
      <w:pPr>
        <w:pStyle w:val="FP"/>
        <w:keepNext/>
        <w:rPr>
          <w:b/>
          <w:bCs/>
          <w:i/>
          <w:iCs/>
          <w:lang w:eastAsia="en-US"/>
        </w:rPr>
      </w:pPr>
      <w:r w:rsidRPr="00A54044">
        <w:rPr>
          <w:b/>
          <w:bCs/>
          <w:i/>
          <w:iCs/>
          <w:lang w:eastAsia="en-US"/>
        </w:rPr>
        <w:t>e-mail comments:</w:t>
      </w:r>
    </w:p>
    <w:p w14:paraId="6D6AF6D8" w14:textId="77777777" w:rsidR="00F22C29" w:rsidRPr="00A54044" w:rsidRDefault="00F22C29" w:rsidP="00F22C29">
      <w:pPr>
        <w:pStyle w:val="FP"/>
        <w:keepNext/>
        <w:rPr>
          <w:i/>
          <w:iCs/>
          <w:lang w:eastAsia="en-US"/>
        </w:rPr>
      </w:pPr>
      <w:r w:rsidRPr="00A54044">
        <w:rPr>
          <w:i/>
          <w:iCs/>
          <w:lang w:eastAsia="en-US"/>
        </w:rPr>
        <w:t>Peter (Ericsson) provides comments and r01 as per CC#1 working assumption</w:t>
      </w:r>
    </w:p>
    <w:p w14:paraId="3B8CB6AD" w14:textId="77777777" w:rsidR="00F22C29" w:rsidRPr="00A54044" w:rsidRDefault="00F22C29" w:rsidP="00F22C29">
      <w:pPr>
        <w:pStyle w:val="FP"/>
        <w:keepNext/>
        <w:rPr>
          <w:i/>
          <w:iCs/>
          <w:lang w:eastAsia="en-US"/>
        </w:rPr>
      </w:pPr>
      <w:proofErr w:type="spellStart"/>
      <w:r w:rsidRPr="00A54044">
        <w:rPr>
          <w:i/>
          <w:iCs/>
          <w:lang w:eastAsia="en-US"/>
        </w:rPr>
        <w:t>alessio</w:t>
      </w:r>
      <w:proofErr w:type="spellEnd"/>
      <w:r w:rsidRPr="00A54044">
        <w:rPr>
          <w:i/>
          <w:iCs/>
          <w:lang w:eastAsia="en-US"/>
        </w:rPr>
        <w:t>(Nokia) is ok with this revision r01, Nokia, Nokia Shanghai Bell can be added as supporting company.</w:t>
      </w:r>
    </w:p>
    <w:p w14:paraId="2048EE94" w14:textId="77777777" w:rsidR="00F22C29" w:rsidRPr="00A54044" w:rsidRDefault="00F22C29" w:rsidP="00F22C29">
      <w:pPr>
        <w:pStyle w:val="FP"/>
        <w:keepNext/>
        <w:rPr>
          <w:i/>
          <w:iCs/>
          <w:lang w:eastAsia="en-US"/>
        </w:rPr>
      </w:pPr>
      <w:proofErr w:type="spellStart"/>
      <w:r w:rsidRPr="00A54044">
        <w:rPr>
          <w:i/>
          <w:iCs/>
          <w:lang w:eastAsia="en-US"/>
        </w:rPr>
        <w:t>Jinguo</w:t>
      </w:r>
      <w:proofErr w:type="spellEnd"/>
      <w:r w:rsidRPr="00A54044">
        <w:rPr>
          <w:i/>
          <w:iCs/>
          <w:lang w:eastAsia="en-US"/>
        </w:rPr>
        <w:t>(ZTE) supports this paper and can be added as supporting company, and provide additional comment</w:t>
      </w:r>
    </w:p>
    <w:p w14:paraId="28F5748A" w14:textId="77777777" w:rsidR="00F22C29" w:rsidRPr="00A54044" w:rsidRDefault="00F22C29" w:rsidP="00F22C29">
      <w:pPr>
        <w:pStyle w:val="FP"/>
        <w:keepNext/>
        <w:rPr>
          <w:i/>
          <w:iCs/>
          <w:lang w:eastAsia="en-US"/>
        </w:rPr>
      </w:pPr>
      <w:r w:rsidRPr="00A54044">
        <w:rPr>
          <w:i/>
          <w:iCs/>
          <w:lang w:eastAsia="en-US"/>
        </w:rPr>
        <w:t>Peter Hedman (Ericsson) provides reply</w:t>
      </w:r>
    </w:p>
    <w:p w14:paraId="6B84A4A0" w14:textId="77777777" w:rsidR="00F22C29" w:rsidRPr="00A54044" w:rsidRDefault="00F22C29" w:rsidP="00F22C29">
      <w:pPr>
        <w:pStyle w:val="FP"/>
        <w:keepNext/>
        <w:rPr>
          <w:i/>
          <w:iCs/>
          <w:lang w:eastAsia="en-US"/>
        </w:rPr>
      </w:pPr>
      <w:proofErr w:type="spellStart"/>
      <w:r w:rsidRPr="00A54044">
        <w:rPr>
          <w:i/>
          <w:iCs/>
          <w:lang w:eastAsia="en-US"/>
        </w:rPr>
        <w:t>Jinguo</w:t>
      </w:r>
      <w:proofErr w:type="spellEnd"/>
      <w:r w:rsidRPr="00A54044">
        <w:rPr>
          <w:i/>
          <w:iCs/>
          <w:lang w:eastAsia="en-US"/>
        </w:rPr>
        <w:t>(ZTE) corrects the title (which miss an 'S').</w:t>
      </w:r>
    </w:p>
    <w:p w14:paraId="5AAC8DCD" w14:textId="77777777" w:rsidR="00F22C29" w:rsidRPr="00A54044" w:rsidRDefault="00F22C29" w:rsidP="00F22C29">
      <w:pPr>
        <w:pStyle w:val="FP"/>
        <w:keepNext/>
        <w:rPr>
          <w:i/>
          <w:iCs/>
          <w:lang w:eastAsia="en-US"/>
        </w:rPr>
      </w:pPr>
      <w:r w:rsidRPr="00A54044">
        <w:rPr>
          <w:i/>
          <w:iCs/>
          <w:lang w:eastAsia="en-US"/>
        </w:rPr>
        <w:t>Peter Hedman (Ericsson) provides r04</w:t>
      </w:r>
    </w:p>
    <w:p w14:paraId="28C8DF18" w14:textId="77777777" w:rsidR="00F22C29" w:rsidRPr="00A54044" w:rsidRDefault="00F22C29" w:rsidP="00F22C29">
      <w:pPr>
        <w:pStyle w:val="FP"/>
        <w:keepNext/>
        <w:rPr>
          <w:i/>
          <w:iCs/>
          <w:lang w:eastAsia="en-US"/>
        </w:rPr>
      </w:pPr>
      <w:r w:rsidRPr="00A54044">
        <w:rPr>
          <w:i/>
          <w:iCs/>
          <w:lang w:eastAsia="en-US"/>
        </w:rPr>
        <w:t>Haiyang (Huawei) provides r05</w:t>
      </w:r>
    </w:p>
    <w:p w14:paraId="3D236B98" w14:textId="77777777" w:rsidR="00F22C29" w:rsidRPr="00A54044" w:rsidRDefault="00F22C29" w:rsidP="00F22C29">
      <w:pPr>
        <w:pStyle w:val="FP"/>
        <w:keepNext/>
        <w:rPr>
          <w:i/>
          <w:iCs/>
          <w:lang w:eastAsia="en-US"/>
        </w:rPr>
      </w:pPr>
      <w:r w:rsidRPr="00A54044">
        <w:rPr>
          <w:i/>
          <w:iCs/>
          <w:lang w:eastAsia="en-US"/>
        </w:rPr>
        <w:t>Peter Hedman (Ericsson) provides comment that r05 leaves the option for NSAG priorities to the UE implementation, i.e. r06 clarifies that intention but Ericsson got concerns with leaving this to UE implementation.</w:t>
      </w:r>
    </w:p>
    <w:p w14:paraId="12E371D3" w14:textId="77777777" w:rsidR="00F22C29" w:rsidRPr="00A54044" w:rsidRDefault="00F22C29" w:rsidP="00F22C29">
      <w:pPr>
        <w:pStyle w:val="FP"/>
        <w:keepNext/>
        <w:rPr>
          <w:i/>
          <w:iCs/>
          <w:lang w:eastAsia="en-US"/>
        </w:rPr>
      </w:pPr>
      <w:proofErr w:type="spellStart"/>
      <w:r w:rsidRPr="00A54044">
        <w:rPr>
          <w:i/>
          <w:iCs/>
          <w:lang w:eastAsia="en-US"/>
        </w:rPr>
        <w:t>Jinguo</w:t>
      </w:r>
      <w:proofErr w:type="spellEnd"/>
      <w:r w:rsidRPr="00A54044">
        <w:rPr>
          <w:i/>
          <w:iCs/>
          <w:lang w:eastAsia="en-US"/>
        </w:rPr>
        <w:t>(ZTE) provides r07</w:t>
      </w:r>
    </w:p>
    <w:p w14:paraId="3A9269B2" w14:textId="77777777" w:rsidR="00F22C29" w:rsidRPr="00A54044" w:rsidRDefault="00F22C29" w:rsidP="00F22C29">
      <w:pPr>
        <w:pStyle w:val="FP"/>
        <w:keepNext/>
        <w:rPr>
          <w:i/>
          <w:iCs/>
          <w:lang w:eastAsia="en-US"/>
        </w:rPr>
      </w:pPr>
      <w:r w:rsidRPr="00A54044">
        <w:rPr>
          <w:i/>
          <w:iCs/>
          <w:lang w:eastAsia="en-US"/>
        </w:rPr>
        <w:t>Haiyang (Huawei) responds to Peter (Ericsson)</w:t>
      </w:r>
    </w:p>
    <w:p w14:paraId="1DED946D" w14:textId="77777777" w:rsidR="00F22C29" w:rsidRPr="00A54044" w:rsidRDefault="00F22C29" w:rsidP="00F22C29">
      <w:pPr>
        <w:pStyle w:val="FP"/>
        <w:keepNext/>
        <w:rPr>
          <w:i/>
          <w:iCs/>
          <w:lang w:eastAsia="en-US"/>
        </w:rPr>
      </w:pPr>
      <w:proofErr w:type="spellStart"/>
      <w:r w:rsidRPr="00A54044">
        <w:rPr>
          <w:i/>
          <w:iCs/>
          <w:lang w:eastAsia="en-US"/>
        </w:rPr>
        <w:t>alessio</w:t>
      </w:r>
      <w:proofErr w:type="spellEnd"/>
      <w:r w:rsidRPr="00A54044">
        <w:rPr>
          <w:i/>
          <w:iCs/>
          <w:lang w:eastAsia="en-US"/>
        </w:rPr>
        <w:t>(</w:t>
      </w:r>
      <w:proofErr w:type="spellStart"/>
      <w:r w:rsidRPr="00A54044">
        <w:rPr>
          <w:i/>
          <w:iCs/>
          <w:lang w:eastAsia="en-US"/>
        </w:rPr>
        <w:t>nokia</w:t>
      </w:r>
      <w:proofErr w:type="spellEnd"/>
      <w:r w:rsidRPr="00A54044">
        <w:rPr>
          <w:i/>
          <w:iCs/>
          <w:lang w:eastAsia="en-US"/>
        </w:rPr>
        <w:t>) can only accept r03</w:t>
      </w:r>
    </w:p>
    <w:p w14:paraId="3E63ED5E" w14:textId="77777777" w:rsidR="00F22C29" w:rsidRPr="00A54044" w:rsidRDefault="00F22C29" w:rsidP="00F22C29">
      <w:pPr>
        <w:pStyle w:val="FP"/>
        <w:keepNext/>
        <w:rPr>
          <w:i/>
          <w:iCs/>
          <w:lang w:eastAsia="en-US"/>
        </w:rPr>
      </w:pPr>
      <w:r w:rsidRPr="00A54044">
        <w:rPr>
          <w:i/>
          <w:iCs/>
          <w:lang w:eastAsia="en-US"/>
        </w:rPr>
        <w:t>Peter Hedman (Ericsson) provides reply and cannot accept r03</w:t>
      </w:r>
    </w:p>
    <w:p w14:paraId="1A960BD6" w14:textId="77777777" w:rsidR="00F22C29" w:rsidRPr="00A54044" w:rsidRDefault="00F22C29" w:rsidP="00F22C29">
      <w:pPr>
        <w:pStyle w:val="FP"/>
        <w:keepNext/>
        <w:rPr>
          <w:i/>
          <w:iCs/>
          <w:lang w:eastAsia="en-US"/>
        </w:rPr>
      </w:pPr>
      <w:r w:rsidRPr="00A54044">
        <w:rPr>
          <w:i/>
          <w:iCs/>
          <w:lang w:eastAsia="en-US"/>
        </w:rPr>
        <w:t>==== Revisions Deadline ====</w:t>
      </w:r>
    </w:p>
    <w:p w14:paraId="0950DEAC" w14:textId="77777777" w:rsidR="00F22C29" w:rsidRPr="00A54044" w:rsidRDefault="00F22C29" w:rsidP="00F22C29">
      <w:pPr>
        <w:pStyle w:val="FP"/>
        <w:keepNext/>
        <w:rPr>
          <w:i/>
          <w:iCs/>
          <w:lang w:eastAsia="en-US"/>
        </w:rPr>
      </w:pPr>
      <w:proofErr w:type="spellStart"/>
      <w:r w:rsidRPr="00A54044">
        <w:rPr>
          <w:i/>
          <w:iCs/>
          <w:lang w:eastAsia="en-US"/>
        </w:rPr>
        <w:t>Jinguo</w:t>
      </w:r>
      <w:proofErr w:type="spellEnd"/>
      <w:r w:rsidRPr="00A54044">
        <w:rPr>
          <w:i/>
          <w:iCs/>
          <w:lang w:eastAsia="en-US"/>
        </w:rPr>
        <w:t>(ZTE) propose a way forward</w:t>
      </w:r>
    </w:p>
    <w:p w14:paraId="7E7B1C5C" w14:textId="77777777" w:rsidR="00F22C29" w:rsidRPr="00A54044" w:rsidRDefault="00F22C29" w:rsidP="00F22C29">
      <w:pPr>
        <w:pStyle w:val="FP"/>
        <w:keepNext/>
        <w:rPr>
          <w:i/>
          <w:iCs/>
          <w:lang w:eastAsia="en-US"/>
        </w:rPr>
      </w:pPr>
      <w:r w:rsidRPr="00A54044">
        <w:rPr>
          <w:i/>
          <w:iCs/>
          <w:lang w:eastAsia="en-US"/>
        </w:rPr>
        <w:t xml:space="preserve">Dan(China Mobile) provide r10 and suggest to endorse r10 in this </w:t>
      </w:r>
      <w:proofErr w:type="spellStart"/>
      <w:r w:rsidRPr="00A54044">
        <w:rPr>
          <w:i/>
          <w:iCs/>
          <w:lang w:eastAsia="en-US"/>
        </w:rPr>
        <w:t>emeeting</w:t>
      </w:r>
      <w:proofErr w:type="spellEnd"/>
    </w:p>
    <w:p w14:paraId="53FBF83F" w14:textId="77777777" w:rsidR="00F22C29" w:rsidRPr="00A54044" w:rsidRDefault="00F22C29" w:rsidP="00F22C29">
      <w:pPr>
        <w:pStyle w:val="FP"/>
        <w:keepNext/>
        <w:rPr>
          <w:i/>
          <w:iCs/>
          <w:lang w:eastAsia="en-US"/>
        </w:rPr>
      </w:pPr>
      <w:r w:rsidRPr="00A54044">
        <w:rPr>
          <w:i/>
          <w:iCs/>
          <w:lang w:eastAsia="en-US"/>
        </w:rPr>
        <w:t>Haiyang (Huawei) comments. Suggest to endorse r05.</w:t>
      </w:r>
    </w:p>
    <w:p w14:paraId="046F686D" w14:textId="77777777" w:rsidR="00F22C29" w:rsidRPr="00A54044" w:rsidRDefault="00F22C29" w:rsidP="00F22C29">
      <w:pPr>
        <w:pStyle w:val="FP"/>
        <w:keepNext/>
        <w:rPr>
          <w:i/>
          <w:iCs/>
          <w:lang w:eastAsia="en-US"/>
        </w:rPr>
      </w:pPr>
    </w:p>
    <w:p w14:paraId="4105C16A" w14:textId="77777777" w:rsidR="00F22C29" w:rsidRPr="00DA12F6" w:rsidRDefault="00F22C29" w:rsidP="00F22C29">
      <w:pPr>
        <w:keepNext/>
        <w:rPr>
          <w:rFonts w:cs="Arial"/>
          <w:b/>
        </w:rPr>
      </w:pPr>
      <w:r w:rsidRPr="00DA12F6">
        <w:rPr>
          <w:rFonts w:cs="Arial"/>
          <w:b/>
        </w:rPr>
        <w:t>Discussion and conclusion:</w:t>
      </w:r>
    </w:p>
    <w:p w14:paraId="14D9D29B" w14:textId="751F0A49" w:rsidR="00F22C29" w:rsidRDefault="0085061F" w:rsidP="00E76FE6">
      <w:pPr>
        <w:keepNext/>
      </w:pPr>
      <w:r>
        <w:t xml:space="preserve">r11, based on r09, was proposed. Nokia did not agree that new </w:t>
      </w:r>
      <w:r w:rsidR="006A45B2">
        <w:t xml:space="preserve">slice </w:t>
      </w:r>
      <w:r>
        <w:t xml:space="preserve">priorities need to be included. </w:t>
      </w:r>
      <w:r w:rsidR="006A45B2">
        <w:t>Deutsche Telekom commented that the editor's notes are needed to avoid that this is left unspecified and asked for the text proposed</w:t>
      </w:r>
      <w:r w:rsidR="006A45B2" w:rsidRPr="006A45B2">
        <w:t xml:space="preserve"> </w:t>
      </w:r>
      <w:r w:rsidR="006A45B2">
        <w:t>by Nokia to be removed is reinstated. China Mobile asked to keep the text but remove the editor's notes. ZTE also asked to remove the editor's notes. Huawei commented that the second and final paragraphs are contradictory</w:t>
      </w:r>
      <w:r w:rsidR="00770BE7">
        <w:t xml:space="preserve">. TIM commented that the sentence was intended to allow UEs to behave as previous releases when no NSAG information is received. Nokia agreed that if no priority is treated as equal priority then this will work. </w:t>
      </w:r>
      <w:r w:rsidR="00E76FE6">
        <w:t xml:space="preserve">This was revised in </w:t>
      </w:r>
      <w:r w:rsidR="00E76FE6" w:rsidRPr="00E76FE6">
        <w:rPr>
          <w:color w:val="0000FF"/>
        </w:rPr>
        <w:t>S2-22036</w:t>
      </w:r>
      <w:r w:rsidR="008861D8">
        <w:rPr>
          <w:color w:val="0000FF"/>
        </w:rPr>
        <w:t>20</w:t>
      </w:r>
      <w:r w:rsidR="00E76FE6">
        <w:t xml:space="preserve"> which was </w:t>
      </w:r>
      <w:r w:rsidR="00E76FE6" w:rsidRPr="00C3284B">
        <w:rPr>
          <w:color w:val="FF0000"/>
          <w:lang w:eastAsia="en-US"/>
        </w:rPr>
        <w:t>approved</w:t>
      </w:r>
      <w:r w:rsidR="00E76FE6">
        <w:t>.</w:t>
      </w:r>
    </w:p>
    <w:p w14:paraId="39447165" w14:textId="0AD2BDDD" w:rsidR="00E76FE6" w:rsidRPr="00E76FE6" w:rsidRDefault="00E76FE6" w:rsidP="00E76FE6">
      <w:pPr>
        <w:keepNext/>
        <w:rPr>
          <w:b/>
          <w:bCs/>
          <w:color w:val="0000FF"/>
        </w:rPr>
      </w:pPr>
      <w:r w:rsidRPr="00E76FE6">
        <w:rPr>
          <w:b/>
          <w:bCs/>
          <w:color w:val="0000FF"/>
        </w:rPr>
        <w:t>Nokia asked for the following comment to be included in these notes:</w:t>
      </w:r>
    </w:p>
    <w:p w14:paraId="7A5F9AC6" w14:textId="0F0371E4" w:rsidR="00E76FE6" w:rsidRPr="00E76FE6" w:rsidRDefault="00E76FE6" w:rsidP="00F22C29">
      <w:pPr>
        <w:rPr>
          <w:i/>
          <w:iCs/>
          <w:color w:val="0000FF"/>
        </w:rPr>
      </w:pPr>
      <w:r w:rsidRPr="00E76FE6">
        <w:rPr>
          <w:i/>
          <w:iCs/>
          <w:color w:val="0000FF"/>
        </w:rPr>
        <w:t xml:space="preserve">When providing NSAG Information to the UE, the AMF shall also provide the </w:t>
      </w:r>
      <w:proofErr w:type="spellStart"/>
      <w:r w:rsidRPr="00E76FE6">
        <w:rPr>
          <w:i/>
          <w:iCs/>
          <w:color w:val="0000FF"/>
        </w:rPr>
        <w:t>anyNSAG</w:t>
      </w:r>
      <w:proofErr w:type="spellEnd"/>
      <w:r w:rsidRPr="00E76FE6">
        <w:rPr>
          <w:i/>
          <w:iCs/>
          <w:color w:val="0000FF"/>
        </w:rPr>
        <w:t xml:space="preserve"> S-NSSAI priority information in the UE subscription information for the NSAGs provided in the NSAG Information S-NSSAIs in the configured NSSAI. The AMF UE determines the UE NAS NSAG priority information it provides to the UE AS based on the received S-NSSAI priorities .The Priority of a NSAG is determined by the UE and it is the priority of the highest priority S-NSSAI(s) which is(are) being used or being requested by the UE and are associated with the NSAG,. The UE shall use the NSAG priority information, based on the S-NSSAI priority information, provided by the AMF for cell reselection.</w:t>
      </w:r>
    </w:p>
    <w:p w14:paraId="2FB01872" w14:textId="77777777" w:rsidR="005E658D" w:rsidRDefault="005E658D" w:rsidP="005E658D"/>
    <w:p w14:paraId="038F0240" w14:textId="77777777" w:rsidR="00F22C29" w:rsidRDefault="00F22C29" w:rsidP="00F22C29">
      <w:pPr>
        <w:keepNext/>
        <w:pBdr>
          <w:top w:val="single" w:sz="4" w:space="1" w:color="auto"/>
        </w:pBdr>
        <w:rPr>
          <w:lang w:eastAsia="en-US"/>
        </w:rPr>
      </w:pPr>
      <w:r>
        <w:rPr>
          <w:color w:val="0000FF"/>
          <w:lang w:eastAsia="en-US"/>
        </w:rPr>
        <w:lastRenderedPageBreak/>
        <w:t>S2</w:t>
      </w:r>
      <w:r>
        <w:rPr>
          <w:color w:val="0000FF"/>
          <w:lang w:eastAsia="en-US"/>
        </w:rPr>
        <w:noBreakHyphen/>
        <w:t>2202658</w:t>
      </w:r>
      <w:r>
        <w:rPr>
          <w:lang w:eastAsia="en-US"/>
        </w:rPr>
        <w:t xml:space="preserve"> (LS OUT) [DRAFT] Reply LS on Slice list and priority information for cell reselection (Source: ZTE)</w:t>
      </w:r>
    </w:p>
    <w:p w14:paraId="2055FA63" w14:textId="77777777" w:rsidR="00F22C29" w:rsidRPr="00A54044" w:rsidRDefault="00F22C29" w:rsidP="00F22C29">
      <w:pPr>
        <w:pStyle w:val="FP"/>
        <w:keepNext/>
        <w:rPr>
          <w:b/>
          <w:bCs/>
          <w:i/>
          <w:iCs/>
          <w:lang w:eastAsia="en-US"/>
        </w:rPr>
      </w:pPr>
      <w:r w:rsidRPr="00A54044">
        <w:rPr>
          <w:b/>
          <w:bCs/>
          <w:i/>
          <w:iCs/>
          <w:lang w:eastAsia="en-US"/>
        </w:rPr>
        <w:t>e-mail comments:</w:t>
      </w:r>
    </w:p>
    <w:p w14:paraId="1D737717" w14:textId="77777777" w:rsidR="00F22C29" w:rsidRPr="00A54044" w:rsidRDefault="00F22C29" w:rsidP="00F22C29">
      <w:pPr>
        <w:pStyle w:val="FP"/>
        <w:keepNext/>
        <w:rPr>
          <w:i/>
          <w:iCs/>
          <w:lang w:eastAsia="en-US"/>
        </w:rPr>
      </w:pPr>
      <w:proofErr w:type="spellStart"/>
      <w:r w:rsidRPr="00A54044">
        <w:rPr>
          <w:i/>
          <w:iCs/>
          <w:lang w:eastAsia="en-US"/>
        </w:rPr>
        <w:t>Jinguo</w:t>
      </w:r>
      <w:proofErr w:type="spellEnd"/>
      <w:r w:rsidRPr="00A54044">
        <w:rPr>
          <w:i/>
          <w:iCs/>
          <w:lang w:eastAsia="en-US"/>
        </w:rPr>
        <w:t>(ZTE) provides r01</w:t>
      </w:r>
    </w:p>
    <w:p w14:paraId="71AC8000" w14:textId="77777777" w:rsidR="00F22C29" w:rsidRPr="00A54044" w:rsidRDefault="00F22C29" w:rsidP="00F22C29">
      <w:pPr>
        <w:pStyle w:val="FP"/>
        <w:keepNext/>
        <w:rPr>
          <w:i/>
          <w:iCs/>
          <w:lang w:eastAsia="en-US"/>
        </w:rPr>
      </w:pPr>
      <w:proofErr w:type="spellStart"/>
      <w:r w:rsidRPr="00A54044">
        <w:rPr>
          <w:i/>
          <w:iCs/>
          <w:lang w:eastAsia="en-US"/>
        </w:rPr>
        <w:t>alessio</w:t>
      </w:r>
      <w:proofErr w:type="spellEnd"/>
      <w:r w:rsidRPr="00A54044">
        <w:rPr>
          <w:i/>
          <w:iCs/>
          <w:lang w:eastAsia="en-US"/>
        </w:rPr>
        <w:t>(</w:t>
      </w:r>
      <w:proofErr w:type="spellStart"/>
      <w:r w:rsidRPr="00A54044">
        <w:rPr>
          <w:i/>
          <w:iCs/>
          <w:lang w:eastAsia="en-US"/>
        </w:rPr>
        <w:t>nokia</w:t>
      </w:r>
      <w:proofErr w:type="spellEnd"/>
      <w:r w:rsidRPr="00A54044">
        <w:rPr>
          <w:i/>
          <w:iCs/>
          <w:lang w:eastAsia="en-US"/>
        </w:rPr>
        <w:t>) provides r02</w:t>
      </w:r>
    </w:p>
    <w:p w14:paraId="01B76741" w14:textId="77777777" w:rsidR="00F22C29" w:rsidRPr="00A54044" w:rsidRDefault="00F22C29" w:rsidP="00F22C29">
      <w:pPr>
        <w:pStyle w:val="FP"/>
        <w:keepNext/>
        <w:rPr>
          <w:i/>
          <w:iCs/>
          <w:lang w:eastAsia="en-US"/>
        </w:rPr>
      </w:pPr>
      <w:r w:rsidRPr="00A54044">
        <w:rPr>
          <w:i/>
          <w:iCs/>
          <w:lang w:eastAsia="en-US"/>
        </w:rPr>
        <w:t>Peter Hedman (Ericsson) provides r03</w:t>
      </w:r>
    </w:p>
    <w:p w14:paraId="7400E7C6" w14:textId="77777777" w:rsidR="00F22C29" w:rsidRPr="00A54044" w:rsidRDefault="00F22C29" w:rsidP="00F22C29">
      <w:pPr>
        <w:pStyle w:val="FP"/>
        <w:keepNext/>
        <w:rPr>
          <w:i/>
          <w:iCs/>
          <w:lang w:eastAsia="en-US"/>
        </w:rPr>
      </w:pPr>
      <w:proofErr w:type="spellStart"/>
      <w:r w:rsidRPr="00A54044">
        <w:rPr>
          <w:i/>
          <w:iCs/>
          <w:lang w:eastAsia="en-US"/>
        </w:rPr>
        <w:t>alessio</w:t>
      </w:r>
      <w:proofErr w:type="spellEnd"/>
      <w:r w:rsidRPr="00A54044">
        <w:rPr>
          <w:i/>
          <w:iCs/>
          <w:lang w:eastAsia="en-US"/>
        </w:rPr>
        <w:t xml:space="preserve"> (</w:t>
      </w:r>
      <w:proofErr w:type="spellStart"/>
      <w:r w:rsidRPr="00A54044">
        <w:rPr>
          <w:i/>
          <w:iCs/>
          <w:lang w:eastAsia="en-US"/>
        </w:rPr>
        <w:t>nokia</w:t>
      </w:r>
      <w:proofErr w:type="spellEnd"/>
      <w:r w:rsidRPr="00A54044">
        <w:rPr>
          <w:i/>
          <w:iCs/>
          <w:lang w:eastAsia="en-US"/>
        </w:rPr>
        <w:t>) cannot agree with r03</w:t>
      </w:r>
    </w:p>
    <w:p w14:paraId="61C89BDA" w14:textId="77777777" w:rsidR="00F22C29" w:rsidRPr="00A54044" w:rsidRDefault="00F22C29" w:rsidP="00F22C29">
      <w:pPr>
        <w:pStyle w:val="FP"/>
        <w:keepNext/>
        <w:rPr>
          <w:i/>
          <w:iCs/>
          <w:lang w:eastAsia="en-US"/>
        </w:rPr>
      </w:pPr>
      <w:r w:rsidRPr="00A54044">
        <w:rPr>
          <w:i/>
          <w:iCs/>
          <w:lang w:eastAsia="en-US"/>
        </w:rPr>
        <w:t>Peter Hedman (Ericsson) provides reply and cannot accept r02</w:t>
      </w:r>
    </w:p>
    <w:p w14:paraId="680FF3F4" w14:textId="77777777" w:rsidR="00F22C29" w:rsidRPr="00A54044" w:rsidRDefault="00F22C29" w:rsidP="00F22C29">
      <w:pPr>
        <w:pStyle w:val="FP"/>
        <w:keepNext/>
        <w:rPr>
          <w:i/>
          <w:iCs/>
          <w:lang w:eastAsia="en-US"/>
        </w:rPr>
      </w:pPr>
      <w:proofErr w:type="spellStart"/>
      <w:r w:rsidRPr="00A54044">
        <w:rPr>
          <w:i/>
          <w:iCs/>
          <w:lang w:eastAsia="en-US"/>
        </w:rPr>
        <w:t>Jinguo</w:t>
      </w:r>
      <w:proofErr w:type="spellEnd"/>
      <w:r w:rsidRPr="00A54044">
        <w:rPr>
          <w:i/>
          <w:iCs/>
          <w:lang w:eastAsia="en-US"/>
        </w:rPr>
        <w:t>(ZTE) provides r04</w:t>
      </w:r>
    </w:p>
    <w:p w14:paraId="470EB7D9" w14:textId="77777777" w:rsidR="00F22C29" w:rsidRPr="00A54044" w:rsidRDefault="00F22C29" w:rsidP="00F22C29">
      <w:pPr>
        <w:pStyle w:val="FP"/>
        <w:keepNext/>
        <w:rPr>
          <w:i/>
          <w:iCs/>
          <w:lang w:eastAsia="en-US"/>
        </w:rPr>
      </w:pPr>
      <w:r w:rsidRPr="00A54044">
        <w:rPr>
          <w:i/>
          <w:iCs/>
          <w:lang w:eastAsia="en-US"/>
        </w:rPr>
        <w:t>Haiyang (Huawei) provides r05</w:t>
      </w:r>
    </w:p>
    <w:p w14:paraId="1AAFE25E" w14:textId="77777777" w:rsidR="00F22C29" w:rsidRPr="00A54044" w:rsidRDefault="00F22C29" w:rsidP="00F22C29">
      <w:pPr>
        <w:pStyle w:val="FP"/>
        <w:keepNext/>
        <w:rPr>
          <w:i/>
          <w:iCs/>
          <w:lang w:eastAsia="en-US"/>
        </w:rPr>
      </w:pPr>
      <w:r w:rsidRPr="00A54044">
        <w:rPr>
          <w:i/>
          <w:iCs/>
          <w:lang w:eastAsia="en-US"/>
        </w:rPr>
        <w:t>Peter Hedman (Ericsson) provides r06</w:t>
      </w:r>
    </w:p>
    <w:p w14:paraId="688BDE27" w14:textId="77777777" w:rsidR="00F22C29" w:rsidRPr="00A54044" w:rsidRDefault="00F22C29" w:rsidP="00F22C29">
      <w:pPr>
        <w:pStyle w:val="FP"/>
        <w:keepNext/>
        <w:rPr>
          <w:i/>
          <w:iCs/>
          <w:lang w:eastAsia="en-US"/>
        </w:rPr>
      </w:pPr>
      <w:proofErr w:type="spellStart"/>
      <w:r w:rsidRPr="00A54044">
        <w:rPr>
          <w:i/>
          <w:iCs/>
          <w:lang w:eastAsia="en-US"/>
        </w:rPr>
        <w:t>Jinguo</w:t>
      </w:r>
      <w:proofErr w:type="spellEnd"/>
      <w:r w:rsidRPr="00A54044">
        <w:rPr>
          <w:i/>
          <w:iCs/>
          <w:lang w:eastAsia="en-US"/>
        </w:rPr>
        <w:t>(ZTE) provides r07</w:t>
      </w:r>
    </w:p>
    <w:p w14:paraId="58D66C3D" w14:textId="77777777" w:rsidR="00F22C29" w:rsidRPr="00A54044" w:rsidRDefault="00F22C29" w:rsidP="00F22C29">
      <w:pPr>
        <w:pStyle w:val="FP"/>
        <w:keepNext/>
        <w:rPr>
          <w:i/>
          <w:iCs/>
          <w:lang w:eastAsia="en-US"/>
        </w:rPr>
      </w:pPr>
      <w:r w:rsidRPr="00A54044">
        <w:rPr>
          <w:i/>
          <w:iCs/>
          <w:lang w:eastAsia="en-US"/>
        </w:rPr>
        <w:t>Haiyang (Huawei) provides response to Peter(Ericsson) and r08</w:t>
      </w:r>
    </w:p>
    <w:p w14:paraId="3503337B" w14:textId="77777777" w:rsidR="00F22C29" w:rsidRPr="00A54044" w:rsidRDefault="00F22C29" w:rsidP="00F22C29">
      <w:pPr>
        <w:pStyle w:val="FP"/>
        <w:keepNext/>
        <w:rPr>
          <w:i/>
          <w:iCs/>
          <w:lang w:eastAsia="en-US"/>
        </w:rPr>
      </w:pPr>
      <w:proofErr w:type="spellStart"/>
      <w:r w:rsidRPr="00A54044">
        <w:rPr>
          <w:i/>
          <w:iCs/>
          <w:lang w:eastAsia="en-US"/>
        </w:rPr>
        <w:t>alessio</w:t>
      </w:r>
      <w:proofErr w:type="spellEnd"/>
      <w:r w:rsidRPr="00A54044">
        <w:rPr>
          <w:i/>
          <w:iCs/>
          <w:lang w:eastAsia="en-US"/>
        </w:rPr>
        <w:t xml:space="preserve"> (</w:t>
      </w:r>
      <w:proofErr w:type="spellStart"/>
      <w:r w:rsidRPr="00A54044">
        <w:rPr>
          <w:i/>
          <w:iCs/>
          <w:lang w:eastAsia="en-US"/>
        </w:rPr>
        <w:t>nokia</w:t>
      </w:r>
      <w:proofErr w:type="spellEnd"/>
      <w:r w:rsidRPr="00A54044">
        <w:rPr>
          <w:i/>
          <w:iCs/>
          <w:lang w:eastAsia="en-US"/>
        </w:rPr>
        <w:t>) provides r09 cannot agree with any other revision.</w:t>
      </w:r>
    </w:p>
    <w:p w14:paraId="56DACEEC" w14:textId="77777777" w:rsidR="00F22C29" w:rsidRPr="00A54044" w:rsidRDefault="00F22C29" w:rsidP="00F22C29">
      <w:pPr>
        <w:pStyle w:val="FP"/>
        <w:keepNext/>
        <w:rPr>
          <w:i/>
          <w:iCs/>
          <w:lang w:eastAsia="en-US"/>
        </w:rPr>
      </w:pPr>
      <w:r w:rsidRPr="00A54044">
        <w:rPr>
          <w:i/>
          <w:iCs/>
          <w:lang w:eastAsia="en-US"/>
        </w:rPr>
        <w:t>Peter Hedman (Ericsson) objects to r09, instead provides r10</w:t>
      </w:r>
    </w:p>
    <w:p w14:paraId="23411A63" w14:textId="77777777" w:rsidR="00F22C29" w:rsidRPr="00A54044" w:rsidRDefault="00F22C29" w:rsidP="00F22C29">
      <w:pPr>
        <w:pStyle w:val="FP"/>
        <w:keepNext/>
        <w:rPr>
          <w:i/>
          <w:iCs/>
          <w:lang w:eastAsia="en-US"/>
        </w:rPr>
      </w:pPr>
      <w:proofErr w:type="spellStart"/>
      <w:r w:rsidRPr="00A54044">
        <w:rPr>
          <w:i/>
          <w:iCs/>
          <w:lang w:eastAsia="en-US"/>
        </w:rPr>
        <w:t>alessio</w:t>
      </w:r>
      <w:proofErr w:type="spellEnd"/>
      <w:r w:rsidRPr="00A54044">
        <w:rPr>
          <w:i/>
          <w:iCs/>
          <w:lang w:eastAsia="en-US"/>
        </w:rPr>
        <w:t xml:space="preserve"> (</w:t>
      </w:r>
      <w:proofErr w:type="spellStart"/>
      <w:r w:rsidRPr="00A54044">
        <w:rPr>
          <w:i/>
          <w:iCs/>
          <w:lang w:eastAsia="en-US"/>
        </w:rPr>
        <w:t>nokia</w:t>
      </w:r>
      <w:proofErr w:type="spellEnd"/>
      <w:r w:rsidRPr="00A54044">
        <w:rPr>
          <w:i/>
          <w:iCs/>
          <w:lang w:eastAsia="en-US"/>
        </w:rPr>
        <w:t>) objects to r10</w:t>
      </w:r>
    </w:p>
    <w:p w14:paraId="139E1BF6" w14:textId="77777777" w:rsidR="00F22C29" w:rsidRPr="00A54044" w:rsidRDefault="00F22C29" w:rsidP="00F22C29">
      <w:pPr>
        <w:pStyle w:val="FP"/>
        <w:keepNext/>
        <w:rPr>
          <w:i/>
          <w:iCs/>
          <w:lang w:eastAsia="en-US"/>
        </w:rPr>
      </w:pPr>
      <w:r w:rsidRPr="00A54044">
        <w:rPr>
          <w:i/>
          <w:iCs/>
          <w:lang w:eastAsia="en-US"/>
        </w:rPr>
        <w:t>==== Revisions Deadline ====</w:t>
      </w:r>
    </w:p>
    <w:p w14:paraId="33A37799" w14:textId="77777777" w:rsidR="00F22C29" w:rsidRPr="00A54044" w:rsidRDefault="00F22C29" w:rsidP="00F22C29">
      <w:pPr>
        <w:pStyle w:val="FP"/>
        <w:keepNext/>
        <w:rPr>
          <w:i/>
          <w:iCs/>
          <w:lang w:eastAsia="en-US"/>
        </w:rPr>
      </w:pPr>
      <w:proofErr w:type="spellStart"/>
      <w:r w:rsidRPr="00A54044">
        <w:rPr>
          <w:i/>
          <w:iCs/>
          <w:lang w:eastAsia="en-US"/>
        </w:rPr>
        <w:t>Jinguo</w:t>
      </w:r>
      <w:proofErr w:type="spellEnd"/>
      <w:r w:rsidRPr="00A54044">
        <w:rPr>
          <w:i/>
          <w:iCs/>
          <w:lang w:eastAsia="en-US"/>
        </w:rPr>
        <w:t>(ZTE) suggest to keep it open and discuss it during CC#2 or CC#3</w:t>
      </w:r>
    </w:p>
    <w:p w14:paraId="212FEA26" w14:textId="77777777" w:rsidR="00F22C29" w:rsidRPr="00A54044" w:rsidRDefault="00F22C29" w:rsidP="00F22C29">
      <w:pPr>
        <w:pStyle w:val="FP"/>
        <w:keepNext/>
        <w:rPr>
          <w:i/>
          <w:iCs/>
          <w:lang w:eastAsia="en-US"/>
        </w:rPr>
      </w:pPr>
    </w:p>
    <w:p w14:paraId="463664CF" w14:textId="77777777" w:rsidR="00F22C29" w:rsidRPr="00DA12F6" w:rsidRDefault="00F22C29" w:rsidP="00F22C29">
      <w:pPr>
        <w:keepNext/>
        <w:rPr>
          <w:rFonts w:cs="Arial"/>
          <w:b/>
        </w:rPr>
      </w:pPr>
      <w:r w:rsidRPr="00DA12F6">
        <w:rPr>
          <w:rFonts w:cs="Arial"/>
          <w:b/>
        </w:rPr>
        <w:t>Discussion and conclusion:</w:t>
      </w:r>
    </w:p>
    <w:p w14:paraId="11A69E1D" w14:textId="77777777" w:rsidR="005E658D" w:rsidRDefault="005E658D" w:rsidP="005E658D">
      <w:r w:rsidRPr="00C00F6C">
        <w:rPr>
          <w:b/>
          <w:bCs/>
        </w:rPr>
        <w:t>This was left for further discussion.</w:t>
      </w:r>
    </w:p>
    <w:p w14:paraId="4C72945B" w14:textId="77777777" w:rsidR="00D95067" w:rsidRDefault="00D95067" w:rsidP="00BF0B63">
      <w:pPr>
        <w:rPr>
          <w:lang w:eastAsia="en-US"/>
        </w:rPr>
      </w:pPr>
    </w:p>
    <w:p w14:paraId="10546794" w14:textId="77777777" w:rsidR="00BF0B63" w:rsidRPr="00BF0B63" w:rsidRDefault="00BF0B63" w:rsidP="00BF0B63">
      <w:pPr>
        <w:rPr>
          <w:lang w:eastAsia="en-US"/>
        </w:rPr>
      </w:pPr>
    </w:p>
    <w:p w14:paraId="5DD5F9C4" w14:textId="211241C4" w:rsidR="00BF0B63" w:rsidRDefault="00BF0B63" w:rsidP="00BF0B63">
      <w:pPr>
        <w:rPr>
          <w:lang w:eastAsia="en-US"/>
        </w:rPr>
      </w:pPr>
    </w:p>
    <w:p w14:paraId="5471BED1" w14:textId="77777777" w:rsidR="00BF0B63" w:rsidRPr="00BF0B63" w:rsidRDefault="00BF0B63" w:rsidP="00BF0B63">
      <w:pPr>
        <w:rPr>
          <w:lang w:eastAsia="en-US"/>
        </w:rPr>
      </w:pPr>
    </w:p>
    <w:p w14:paraId="4EB09750" w14:textId="2237AE67" w:rsidR="00BF0B63" w:rsidRDefault="00BF0B63" w:rsidP="0094649A">
      <w:pPr>
        <w:pStyle w:val="Heading1"/>
      </w:pPr>
      <w:r>
        <w:t>5</w:t>
      </w:r>
      <w:r>
        <w:tab/>
      </w:r>
      <w:proofErr w:type="spellStart"/>
      <w:r>
        <w:t>AoB</w:t>
      </w:r>
      <w:proofErr w:type="spellEnd"/>
    </w:p>
    <w:p w14:paraId="6BC805EE" w14:textId="77777777" w:rsidR="00903CB4" w:rsidRPr="00A54044" w:rsidRDefault="00903CB4" w:rsidP="00903CB4">
      <w:pPr>
        <w:keepNext/>
        <w:pBdr>
          <w:top w:val="single" w:sz="4" w:space="1" w:color="auto"/>
        </w:pBdr>
        <w:rPr>
          <w:b/>
          <w:bCs/>
          <w:lang w:eastAsia="en-US"/>
        </w:rPr>
      </w:pPr>
      <w:r>
        <w:rPr>
          <w:b/>
          <w:bCs/>
          <w:lang w:eastAsia="en-US"/>
        </w:rPr>
        <w:t>SA2#150e no new KI r00.pptx (Nokia)</w:t>
      </w:r>
    </w:p>
    <w:p w14:paraId="739863D5" w14:textId="77777777" w:rsidR="00903CB4" w:rsidRDefault="00301959" w:rsidP="00903CB4">
      <w:pPr>
        <w:keepNext/>
        <w:rPr>
          <w:lang w:eastAsia="en-US"/>
        </w:rPr>
      </w:pPr>
      <w:hyperlink r:id="rId12" w:history="1">
        <w:r w:rsidR="00903CB4" w:rsidRPr="00D22A8E">
          <w:rPr>
            <w:rStyle w:val="Hyperlink"/>
            <w:lang w:eastAsia="en-US"/>
          </w:rPr>
          <w:t>https://www.3gpp.org/ftp/tsg_sa/WG2_Arch/TSGS2_150E_Electronic_2022-04/INBOX/CCs/CC%232_2022-04-11_1300UTC/SA2%23150e%20no%20new%20KI%20r00.pptx</w:t>
        </w:r>
      </w:hyperlink>
    </w:p>
    <w:p w14:paraId="383AE3A2" w14:textId="77777777" w:rsidR="00903CB4" w:rsidRPr="0023734D" w:rsidRDefault="00903CB4" w:rsidP="00903CB4">
      <w:pPr>
        <w:pStyle w:val="FP"/>
        <w:keepNext/>
        <w:rPr>
          <w:b/>
          <w:bCs/>
          <w:lang w:eastAsia="en-US"/>
        </w:rPr>
      </w:pPr>
      <w:r w:rsidRPr="0023734D">
        <w:rPr>
          <w:b/>
          <w:bCs/>
          <w:lang w:eastAsia="en-US"/>
        </w:rPr>
        <w:t>Handling New KI /KI updates in R18 SA2 SID</w:t>
      </w:r>
    </w:p>
    <w:p w14:paraId="463B7E11" w14:textId="77777777" w:rsidR="00903CB4" w:rsidRDefault="00903CB4" w:rsidP="00903CB4">
      <w:pPr>
        <w:pStyle w:val="B1"/>
        <w:keepNext/>
      </w:pPr>
      <w:r>
        <w:t>-</w:t>
      </w:r>
      <w:r>
        <w:tab/>
        <w:t>It is proposed to endorse that</w:t>
      </w:r>
    </w:p>
    <w:p w14:paraId="73601F33" w14:textId="77777777" w:rsidR="00903CB4" w:rsidRDefault="00903CB4" w:rsidP="00903CB4">
      <w:pPr>
        <w:pStyle w:val="B2"/>
        <w:keepNext/>
      </w:pPr>
      <w:r>
        <w:t>-</w:t>
      </w:r>
      <w:r>
        <w:tab/>
        <w:t>After SA2#150E, for any R18 SA2 SID, no new KI or no KI update enlarging the scope of a KI will be considered</w:t>
      </w:r>
    </w:p>
    <w:p w14:paraId="4999DD3D" w14:textId="77777777" w:rsidR="00903CB4" w:rsidRPr="00A54044" w:rsidRDefault="00903CB4" w:rsidP="00903CB4">
      <w:pPr>
        <w:pStyle w:val="FP"/>
        <w:keepNext/>
        <w:rPr>
          <w:lang w:eastAsia="en-US"/>
        </w:rPr>
      </w:pPr>
    </w:p>
    <w:p w14:paraId="2EC954CA" w14:textId="77777777" w:rsidR="00903CB4" w:rsidRPr="00DA12F6" w:rsidRDefault="00903CB4" w:rsidP="00903CB4">
      <w:pPr>
        <w:keepNext/>
        <w:rPr>
          <w:rFonts w:cs="Arial"/>
          <w:b/>
        </w:rPr>
      </w:pPr>
      <w:r w:rsidRPr="00DA12F6">
        <w:rPr>
          <w:rFonts w:cs="Arial"/>
          <w:b/>
        </w:rPr>
        <w:t>Discussion and conclusion:</w:t>
      </w:r>
    </w:p>
    <w:p w14:paraId="153BCD7A" w14:textId="6D855656" w:rsidR="00FA2B3B" w:rsidRDefault="00FA2B3B" w:rsidP="00903CB4">
      <w:pPr>
        <w:rPr>
          <w:lang w:eastAsia="en-US"/>
        </w:rPr>
      </w:pPr>
      <w:r>
        <w:rPr>
          <w:lang w:eastAsia="en-US"/>
        </w:rPr>
        <w:t xml:space="preserve">Interdigital commented that they would expect updates to key Issues to be accepted. The SA WG2 Chair clarified that updates to key Issues destabilize the solution proposals and also should be avoided after SA2#151-e. OPPO commented that updates may be needed to correct any large errors. The SA WG2 Chair did not expect there to be a need to make large modifications and minor corrections should not need to be made to work on solutions. Any changes with consensus of the group can be made, as usual. </w:t>
      </w:r>
    </w:p>
    <w:p w14:paraId="7CC684DF" w14:textId="5DC8B392" w:rsidR="00903CB4" w:rsidRDefault="00FA2B3B" w:rsidP="00903CB4">
      <w:pPr>
        <w:rPr>
          <w:lang w:eastAsia="en-US"/>
        </w:rPr>
      </w:pPr>
      <w:r>
        <w:rPr>
          <w:lang w:eastAsia="en-US"/>
        </w:rPr>
        <w:t xml:space="preserve">The plans from the rapporteurs for solution discussions should be consulted. </w:t>
      </w:r>
    </w:p>
    <w:p w14:paraId="4C848E71" w14:textId="77777777" w:rsidR="00FA2B3B" w:rsidRPr="00FA2B3B" w:rsidRDefault="00FA2B3B" w:rsidP="00FA2B3B">
      <w:pPr>
        <w:rPr>
          <w:b/>
          <w:bCs/>
          <w:lang w:eastAsia="en-US"/>
        </w:rPr>
      </w:pPr>
      <w:r w:rsidRPr="00FA2B3B">
        <w:rPr>
          <w:b/>
          <w:bCs/>
          <w:lang w:eastAsia="en-US"/>
        </w:rPr>
        <w:t>It was agreed that if there is consensus to introduce new Key Issues at any meeting then this can of course be done, but in principle no further Key Issues should be proposed after meeting SA2#151-e and will likely be left as unhandled.</w:t>
      </w:r>
    </w:p>
    <w:p w14:paraId="5F85A8BA" w14:textId="7E34B2D0" w:rsidR="004C26C0" w:rsidRDefault="004C26C0" w:rsidP="00676894"/>
    <w:p w14:paraId="46BCD70A" w14:textId="55926FAD" w:rsidR="00C85BD0" w:rsidRDefault="00C85BD0" w:rsidP="00676894"/>
    <w:p w14:paraId="6DD31FE7" w14:textId="39560BFE" w:rsidR="00C85BD0" w:rsidRDefault="00C85BD0" w:rsidP="00B965F0">
      <w:pPr>
        <w:keepNext/>
        <w:pBdr>
          <w:top w:val="single" w:sz="4" w:space="1" w:color="auto"/>
        </w:pBdr>
      </w:pPr>
      <w:r w:rsidRPr="00B965F0">
        <w:rPr>
          <w:color w:val="0000FF"/>
        </w:rPr>
        <w:t>S2-2202757</w:t>
      </w:r>
      <w:r w:rsidR="00B965F0">
        <w:t xml:space="preserve"> (P-CR) A New Solution for KI#1: Support of Network Slice Service Continuity. (Source: Samsung)</w:t>
      </w:r>
    </w:p>
    <w:p w14:paraId="470AF0BB" w14:textId="77777777" w:rsidR="00C85BD0" w:rsidRPr="00DA12F6" w:rsidRDefault="00C85BD0" w:rsidP="00F0012A">
      <w:pPr>
        <w:keepNext/>
        <w:rPr>
          <w:rFonts w:cs="Arial"/>
          <w:b/>
        </w:rPr>
      </w:pPr>
      <w:r w:rsidRPr="00DA12F6">
        <w:rPr>
          <w:rFonts w:cs="Arial"/>
          <w:b/>
        </w:rPr>
        <w:t>Discussion and conclusion:</w:t>
      </w:r>
    </w:p>
    <w:p w14:paraId="3C3156A1" w14:textId="25E296E9" w:rsidR="00C85BD0" w:rsidRDefault="00B965F0" w:rsidP="00676894">
      <w:r>
        <w:t>S</w:t>
      </w:r>
      <w:r w:rsidR="00C85BD0" w:rsidRPr="00B965F0">
        <w:t>amsung</w:t>
      </w:r>
      <w:r w:rsidR="00C85BD0">
        <w:t xml:space="preserve"> asked to modify an editors note as suggested by Huawei. This can be done if agreed at the comments deadline as normal.</w:t>
      </w:r>
    </w:p>
    <w:p w14:paraId="438E7644" w14:textId="1CA3DB4A" w:rsidR="00C85BD0" w:rsidRDefault="00C85BD0" w:rsidP="00676894"/>
    <w:p w14:paraId="552066B2" w14:textId="77777777" w:rsidR="002E2D52" w:rsidRDefault="002E2D52" w:rsidP="00676894"/>
    <w:p w14:paraId="188A7A33" w14:textId="67E57E42" w:rsidR="00C85BD0" w:rsidRDefault="00CB6531" w:rsidP="002E2D52">
      <w:pPr>
        <w:keepNext/>
        <w:pBdr>
          <w:top w:val="single" w:sz="4" w:space="1" w:color="auto"/>
        </w:pBdr>
      </w:pPr>
      <w:r w:rsidRPr="00C85BD0">
        <w:rPr>
          <w:color w:val="0000FF"/>
        </w:rPr>
        <w:t>S2-2203621</w:t>
      </w:r>
      <w:r>
        <w:rPr>
          <w:color w:val="0000FF"/>
        </w:rPr>
        <w:t xml:space="preserve"> (</w:t>
      </w:r>
      <w:r w:rsidR="00C85BD0">
        <w:t>LS OUT</w:t>
      </w:r>
      <w:r>
        <w:t>)</w:t>
      </w:r>
      <w:r w:rsidR="00C85BD0">
        <w:t xml:space="preserve"> </w:t>
      </w:r>
      <w:r w:rsidR="005A6B30">
        <w:t xml:space="preserve">[DRAFT] LS on </w:t>
      </w:r>
      <w:r w:rsidR="00C85BD0" w:rsidRPr="002E2D52">
        <w:t>Handover issue to support 5G Access stratum and distribution</w:t>
      </w:r>
      <w:r w:rsidR="002E2D52">
        <w:t>.</w:t>
      </w:r>
    </w:p>
    <w:p w14:paraId="3AEDFEAE" w14:textId="77777777" w:rsidR="00C85BD0" w:rsidRPr="00DA12F6" w:rsidRDefault="00C85BD0" w:rsidP="00F0012A">
      <w:pPr>
        <w:keepNext/>
        <w:rPr>
          <w:rFonts w:cs="Arial"/>
          <w:b/>
        </w:rPr>
      </w:pPr>
      <w:r w:rsidRPr="00DA12F6">
        <w:rPr>
          <w:rFonts w:cs="Arial"/>
          <w:b/>
        </w:rPr>
        <w:t>Discussion and conclusion:</w:t>
      </w:r>
    </w:p>
    <w:p w14:paraId="73180829" w14:textId="53FD81C1" w:rsidR="00C85BD0" w:rsidRDefault="00C85BD0" w:rsidP="00676894">
      <w:r>
        <w:t xml:space="preserve">A new LS OUT was created in </w:t>
      </w:r>
      <w:r w:rsidRPr="00C85BD0">
        <w:rPr>
          <w:color w:val="0000FF"/>
        </w:rPr>
        <w:t>S2-2203621</w:t>
      </w:r>
      <w:r w:rsidR="00CB6531">
        <w:t xml:space="preserve"> related to </w:t>
      </w:r>
      <w:r w:rsidR="00B965F0">
        <w:t xml:space="preserve">postponed </w:t>
      </w:r>
      <w:r w:rsidR="00CB6531">
        <w:t xml:space="preserve">CRs </w:t>
      </w:r>
      <w:r w:rsidR="00B965F0" w:rsidRPr="00B965F0">
        <w:rPr>
          <w:color w:val="0000FF"/>
        </w:rPr>
        <w:t>S2-220</w:t>
      </w:r>
      <w:r w:rsidR="00CB6531" w:rsidRPr="00B965F0">
        <w:rPr>
          <w:color w:val="0000FF"/>
        </w:rPr>
        <w:t>2831</w:t>
      </w:r>
      <w:r w:rsidR="00CB6531">
        <w:t xml:space="preserve"> and </w:t>
      </w:r>
      <w:r w:rsidR="00B965F0" w:rsidRPr="00B965F0">
        <w:rPr>
          <w:color w:val="0000FF"/>
        </w:rPr>
        <w:t>S2-220</w:t>
      </w:r>
      <w:r w:rsidR="00CB6531" w:rsidRPr="00B965F0">
        <w:rPr>
          <w:color w:val="0000FF"/>
        </w:rPr>
        <w:t>2832</w:t>
      </w:r>
      <w:r w:rsidR="00CB6531">
        <w:t xml:space="preserve"> to give RAN WG3 feedback</w:t>
      </w:r>
      <w:r w:rsidR="00B965F0">
        <w:t xml:space="preserve"> (agenda item </w:t>
      </w:r>
      <w:r w:rsidR="00CB6531">
        <w:t>8.5</w:t>
      </w:r>
      <w:r w:rsidR="00B965F0">
        <w:t>)</w:t>
      </w:r>
      <w:r>
        <w:t>.</w:t>
      </w:r>
    </w:p>
    <w:p w14:paraId="2C0EF63A" w14:textId="57109913" w:rsidR="00C85BD0" w:rsidRDefault="00C85BD0" w:rsidP="00676894"/>
    <w:p w14:paraId="32CD42A6" w14:textId="77777777" w:rsidR="002E2D52" w:rsidRDefault="002E2D52" w:rsidP="00676894"/>
    <w:p w14:paraId="6E8315A7" w14:textId="08FAE806" w:rsidR="00CB6531" w:rsidRDefault="00CB6531" w:rsidP="002E2D52">
      <w:pPr>
        <w:keepNext/>
        <w:pBdr>
          <w:top w:val="single" w:sz="4" w:space="1" w:color="auto"/>
        </w:pBdr>
      </w:pPr>
      <w:r w:rsidRPr="00CB6531">
        <w:rPr>
          <w:color w:val="0000FF"/>
        </w:rPr>
        <w:t>S2-2202402</w:t>
      </w:r>
      <w:r>
        <w:t xml:space="preserve"> </w:t>
      </w:r>
      <w:r w:rsidR="002E2D52">
        <w:t xml:space="preserve">(P-CR) </w:t>
      </w:r>
      <w:r>
        <w:t>Solution for KI#1: EAS discovery in VPLMN via HR PDU Session.</w:t>
      </w:r>
      <w:r w:rsidR="002E2D52">
        <w:t xml:space="preserve"> (Source: Huawei, </w:t>
      </w:r>
      <w:proofErr w:type="spellStart"/>
      <w:r w:rsidR="002E2D52">
        <w:t>HiSilicon</w:t>
      </w:r>
      <w:proofErr w:type="spellEnd"/>
      <w:r w:rsidR="002E2D52">
        <w:t>)</w:t>
      </w:r>
    </w:p>
    <w:p w14:paraId="7AEAC9FE" w14:textId="77777777" w:rsidR="00CB6531" w:rsidRPr="00DA12F6" w:rsidRDefault="00CB6531" w:rsidP="00F0012A">
      <w:pPr>
        <w:keepNext/>
        <w:rPr>
          <w:rFonts w:cs="Arial"/>
          <w:b/>
        </w:rPr>
      </w:pPr>
      <w:r w:rsidRPr="00DA12F6">
        <w:rPr>
          <w:rFonts w:cs="Arial"/>
          <w:b/>
        </w:rPr>
        <w:t>Discussion and conclusion:</w:t>
      </w:r>
    </w:p>
    <w:p w14:paraId="35CB258C" w14:textId="69F88CD1" w:rsidR="00385452" w:rsidRDefault="00CB6531" w:rsidP="00676894">
      <w:r>
        <w:t>Huawei proposed changes to editors notes. This can be done if agreed at the comments deadline as normal.</w:t>
      </w:r>
    </w:p>
    <w:p w14:paraId="7F3F28BB" w14:textId="07829E7E" w:rsidR="00CB6531" w:rsidRDefault="00CB6531" w:rsidP="00676894"/>
    <w:p w14:paraId="3907067D" w14:textId="77777777" w:rsidR="002E2D52" w:rsidRDefault="002E2D52" w:rsidP="00676894"/>
    <w:p w14:paraId="5A688000" w14:textId="7D96D0DD" w:rsidR="00CB6531" w:rsidRPr="00CB6531" w:rsidRDefault="00CB6531" w:rsidP="00CB6531">
      <w:pPr>
        <w:keepNext/>
        <w:pBdr>
          <w:top w:val="single" w:sz="4" w:space="1" w:color="auto"/>
        </w:pBdr>
        <w:rPr>
          <w:b/>
          <w:bCs/>
        </w:rPr>
      </w:pPr>
      <w:proofErr w:type="spellStart"/>
      <w:r w:rsidRPr="00CB6531">
        <w:rPr>
          <w:b/>
          <w:bCs/>
        </w:rPr>
        <w:t>SoH_PVS</w:t>
      </w:r>
      <w:proofErr w:type="spellEnd"/>
      <w:r w:rsidRPr="00CB6531">
        <w:rPr>
          <w:b/>
          <w:bCs/>
        </w:rPr>
        <w:t xml:space="preserve"> information for remote </w:t>
      </w:r>
      <w:proofErr w:type="spellStart"/>
      <w:r w:rsidRPr="00CB6531">
        <w:rPr>
          <w:b/>
          <w:bCs/>
        </w:rPr>
        <w:t>provisionning</w:t>
      </w:r>
      <w:proofErr w:type="spellEnd"/>
      <w:r w:rsidRPr="00CB6531">
        <w:rPr>
          <w:b/>
          <w:bCs/>
        </w:rPr>
        <w:t xml:space="preserve"> - r1.pptx</w:t>
      </w:r>
    </w:p>
    <w:p w14:paraId="1DD7A8F2" w14:textId="18BDF2CB" w:rsidR="00CB6531" w:rsidRDefault="00301959" w:rsidP="00676894">
      <w:hyperlink r:id="rId13" w:history="1">
        <w:r w:rsidR="00CB6531" w:rsidRPr="00D22A8E">
          <w:rPr>
            <w:rStyle w:val="Hyperlink"/>
          </w:rPr>
          <w:t>https://www.3gpp.org/ftp/tsg_sa/WG2_Arch/TSGS2_150E_Electronic_2022-04/INBOX/CCs/CC%232_2022-04-11_1300UTC/SoH_PVS%20information%20for%20remote%20provisionning%20-%20r1.pptx</w:t>
        </w:r>
      </w:hyperlink>
    </w:p>
    <w:p w14:paraId="70210C3D" w14:textId="77777777" w:rsidR="00CB6531" w:rsidRPr="00DA12F6" w:rsidRDefault="00CB6531" w:rsidP="00F0012A">
      <w:pPr>
        <w:keepNext/>
        <w:rPr>
          <w:rFonts w:cs="Arial"/>
          <w:b/>
        </w:rPr>
      </w:pPr>
      <w:r w:rsidRPr="00DA12F6">
        <w:rPr>
          <w:rFonts w:cs="Arial"/>
          <w:b/>
        </w:rPr>
        <w:t>Discussion and conclusion:</w:t>
      </w:r>
    </w:p>
    <w:p w14:paraId="12F386EE" w14:textId="3F04DF72" w:rsidR="00CB6531" w:rsidRDefault="00CB6531" w:rsidP="00676894">
      <w:r>
        <w:t>There was insufficient time to handle this and can be re-submitted for CC#3.</w:t>
      </w:r>
    </w:p>
    <w:p w14:paraId="3D3B5DFD" w14:textId="77777777" w:rsidR="00B965F0" w:rsidRDefault="00B965F0" w:rsidP="00676894"/>
    <w:p w14:paraId="2A915F29" w14:textId="77777777" w:rsidR="00B965F0" w:rsidRDefault="00B965F0" w:rsidP="00676894"/>
    <w:p w14:paraId="4A86A05D" w14:textId="468D2252" w:rsidR="00CB6531" w:rsidRPr="00B965F0" w:rsidRDefault="00CB6531" w:rsidP="00B965F0">
      <w:pPr>
        <w:pBdr>
          <w:top w:val="single" w:sz="4" w:space="1" w:color="auto"/>
          <w:left w:val="single" w:sz="4" w:space="4" w:color="auto"/>
          <w:bottom w:val="single" w:sz="4" w:space="1" w:color="auto"/>
          <w:right w:val="single" w:sz="4" w:space="4" w:color="auto"/>
        </w:pBdr>
        <w:rPr>
          <w:b/>
          <w:bCs/>
          <w:color w:val="0000FF"/>
        </w:rPr>
      </w:pPr>
      <w:r w:rsidRPr="00B965F0">
        <w:rPr>
          <w:b/>
          <w:bCs/>
          <w:color w:val="0000FF"/>
        </w:rPr>
        <w:t>Ericsson reported that Ake</w:t>
      </w:r>
      <w:r w:rsidR="00B965F0" w:rsidRPr="00B965F0">
        <w:rPr>
          <w:b/>
          <w:bCs/>
          <w:color w:val="0000FF"/>
        </w:rPr>
        <w:t xml:space="preserve"> Busin (Ericsson LM)</w:t>
      </w:r>
      <w:r w:rsidRPr="00B965F0">
        <w:rPr>
          <w:b/>
          <w:bCs/>
          <w:color w:val="0000FF"/>
        </w:rPr>
        <w:t xml:space="preserve"> is retiring and this will be his last SA</w:t>
      </w:r>
      <w:r w:rsidR="00B965F0" w:rsidRPr="00B965F0">
        <w:rPr>
          <w:b/>
          <w:bCs/>
          <w:color w:val="0000FF"/>
        </w:rPr>
        <w:t> WG2</w:t>
      </w:r>
      <w:r w:rsidRPr="00B965F0">
        <w:rPr>
          <w:b/>
          <w:bCs/>
          <w:color w:val="0000FF"/>
        </w:rPr>
        <w:t xml:space="preserve"> Meeting. Ake has been a key expert in SA</w:t>
      </w:r>
      <w:r w:rsidR="00B965F0" w:rsidRPr="00B965F0">
        <w:rPr>
          <w:b/>
          <w:bCs/>
          <w:color w:val="0000FF"/>
        </w:rPr>
        <w:t> WG2</w:t>
      </w:r>
      <w:r w:rsidRPr="00B965F0">
        <w:rPr>
          <w:b/>
          <w:bCs/>
          <w:color w:val="0000FF"/>
        </w:rPr>
        <w:t xml:space="preserve"> handling regulatory requirements. Ake was congratulated on his forthcoming retirement and thanked for his contribution to the work of SA</w:t>
      </w:r>
      <w:r w:rsidR="00B965F0" w:rsidRPr="00B965F0">
        <w:rPr>
          <w:b/>
          <w:bCs/>
          <w:color w:val="0000FF"/>
        </w:rPr>
        <w:t> WG2</w:t>
      </w:r>
      <w:r w:rsidRPr="00B965F0">
        <w:rPr>
          <w:b/>
          <w:bCs/>
          <w:color w:val="0000FF"/>
        </w:rPr>
        <w:t xml:space="preserve"> and 3GPP as a whole.</w:t>
      </w:r>
    </w:p>
    <w:p w14:paraId="15C1AB14" w14:textId="77777777" w:rsidR="00CB6531" w:rsidRDefault="00CB6531" w:rsidP="00676894"/>
    <w:p w14:paraId="6F4F59CE" w14:textId="77777777" w:rsidR="00CB6531" w:rsidRDefault="00CB6531" w:rsidP="00676894"/>
    <w:p w14:paraId="164C7DDE" w14:textId="5EAFCAFC" w:rsidR="00AC1A5B" w:rsidRDefault="0094649A" w:rsidP="00AC1A5B">
      <w:pPr>
        <w:pStyle w:val="Heading1"/>
      </w:pPr>
      <w:r>
        <w:t>6</w:t>
      </w:r>
      <w:r w:rsidR="00AC1A5B">
        <w:tab/>
        <w:t>Closing of the CC</w:t>
      </w:r>
    </w:p>
    <w:p w14:paraId="4D15B805" w14:textId="2A488D9E" w:rsidR="00AC1A5B" w:rsidRDefault="008473C1" w:rsidP="00AC1A5B">
      <w:r>
        <w:t>The SA WG2 Chair thanked delegates for participating in this call and closed the CC.</w:t>
      </w:r>
    </w:p>
    <w:p w14:paraId="3C6DB1DA" w14:textId="77777777" w:rsidR="008473C1" w:rsidRPr="00AC1A5B" w:rsidRDefault="008473C1" w:rsidP="00AC1A5B">
      <w:pPr>
        <w:rPr>
          <w:lang w:eastAsia="en-US"/>
        </w:rPr>
      </w:pPr>
    </w:p>
    <w:p w14:paraId="664843CF" w14:textId="6C112243" w:rsidR="007E1A46" w:rsidRDefault="000840CD" w:rsidP="000840CD">
      <w:pPr>
        <w:pStyle w:val="Heading1"/>
        <w:rPr>
          <w:color w:val="0000FF"/>
        </w:rPr>
      </w:pPr>
      <w:r w:rsidRPr="0048558F">
        <w:rPr>
          <w:color w:val="0000FF"/>
        </w:rPr>
        <w:t>Closed:</w:t>
      </w:r>
      <w:r w:rsidR="002B0C6B">
        <w:rPr>
          <w:color w:val="0000FF"/>
        </w:rPr>
        <w:t xml:space="preserve"> </w:t>
      </w:r>
      <w:r w:rsidR="002E2D52">
        <w:rPr>
          <w:color w:val="0000FF"/>
        </w:rPr>
        <w:t>11</w:t>
      </w:r>
      <w:r w:rsidR="00676894">
        <w:rPr>
          <w:color w:val="0000FF"/>
        </w:rPr>
        <w:t xml:space="preserve"> </w:t>
      </w:r>
      <w:r w:rsidR="0094649A">
        <w:rPr>
          <w:color w:val="0000FF"/>
        </w:rPr>
        <w:t>April</w:t>
      </w:r>
      <w:r w:rsidR="0064465A" w:rsidRPr="0048558F">
        <w:rPr>
          <w:color w:val="0000FF"/>
        </w:rPr>
        <w:t xml:space="preserve"> 202</w:t>
      </w:r>
      <w:r w:rsidR="00676894">
        <w:rPr>
          <w:color w:val="0000FF"/>
        </w:rPr>
        <w:t>2</w:t>
      </w:r>
      <w:r w:rsidRPr="0048558F">
        <w:rPr>
          <w:color w:val="0000FF"/>
        </w:rPr>
        <w:t xml:space="preserve">, </w:t>
      </w:r>
      <w:r w:rsidR="00C008B3">
        <w:rPr>
          <w:color w:val="0000FF"/>
        </w:rPr>
        <w:t>1</w:t>
      </w:r>
      <w:r w:rsidR="00A87E03">
        <w:rPr>
          <w:color w:val="0000FF"/>
        </w:rPr>
        <w:t>5</w:t>
      </w:r>
      <w:r w:rsidR="00A4192B">
        <w:rPr>
          <w:color w:val="0000FF"/>
        </w:rPr>
        <w:t>.</w:t>
      </w:r>
      <w:r w:rsidR="00BF0B63">
        <w:rPr>
          <w:color w:val="0000FF"/>
        </w:rPr>
        <w:t>3</w:t>
      </w:r>
      <w:r w:rsidR="0094649A">
        <w:rPr>
          <w:color w:val="0000FF"/>
        </w:rPr>
        <w:t>0</w:t>
      </w:r>
      <w:r w:rsidR="0048558F" w:rsidRPr="0048558F">
        <w:rPr>
          <w:color w:val="0000FF"/>
        </w:rPr>
        <w:t xml:space="preserve"> UTC</w:t>
      </w:r>
    </w:p>
    <w:p w14:paraId="4DF3379D" w14:textId="61D14CCF" w:rsidR="00D07283" w:rsidRDefault="00D07283"/>
    <w:p w14:paraId="357C903E" w14:textId="06B67BB6" w:rsidR="00B965F0" w:rsidRDefault="00B965F0"/>
    <w:p w14:paraId="21B498C9" w14:textId="77777777" w:rsidR="00B965F0" w:rsidRDefault="00B965F0"/>
    <w:sectPr w:rsidR="00B965F0"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F8DB7" w14:textId="77777777" w:rsidR="00301959" w:rsidRDefault="00301959" w:rsidP="0085007B">
      <w:pPr>
        <w:spacing w:after="0"/>
      </w:pPr>
      <w:r>
        <w:separator/>
      </w:r>
    </w:p>
  </w:endnote>
  <w:endnote w:type="continuationSeparator" w:id="0">
    <w:p w14:paraId="201BEA70" w14:textId="77777777" w:rsidR="00301959" w:rsidRDefault="00301959"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4D2B0" w14:textId="77777777" w:rsidR="00301959" w:rsidRDefault="00301959" w:rsidP="0085007B">
      <w:pPr>
        <w:spacing w:after="0"/>
      </w:pPr>
      <w:r>
        <w:separator/>
      </w:r>
    </w:p>
  </w:footnote>
  <w:footnote w:type="continuationSeparator" w:id="0">
    <w:p w14:paraId="200E5F2E" w14:textId="77777777" w:rsidR="00301959" w:rsidRDefault="00301959"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0159D"/>
    <w:rsid w:val="000149D6"/>
    <w:rsid w:val="00015D16"/>
    <w:rsid w:val="000319C8"/>
    <w:rsid w:val="000349E8"/>
    <w:rsid w:val="00040616"/>
    <w:rsid w:val="00043AEA"/>
    <w:rsid w:val="00045B40"/>
    <w:rsid w:val="00060909"/>
    <w:rsid w:val="00080D3D"/>
    <w:rsid w:val="000840CD"/>
    <w:rsid w:val="00087D60"/>
    <w:rsid w:val="0009087A"/>
    <w:rsid w:val="000A2977"/>
    <w:rsid w:val="000B48ED"/>
    <w:rsid w:val="000D2249"/>
    <w:rsid w:val="000D593A"/>
    <w:rsid w:val="000E531B"/>
    <w:rsid w:val="000E69A8"/>
    <w:rsid w:val="000F3DA2"/>
    <w:rsid w:val="000F72A0"/>
    <w:rsid w:val="001039B4"/>
    <w:rsid w:val="00115C27"/>
    <w:rsid w:val="00125152"/>
    <w:rsid w:val="001305D2"/>
    <w:rsid w:val="001472BB"/>
    <w:rsid w:val="00150D40"/>
    <w:rsid w:val="00154976"/>
    <w:rsid w:val="00164006"/>
    <w:rsid w:val="00193AA6"/>
    <w:rsid w:val="001959DE"/>
    <w:rsid w:val="001A26F6"/>
    <w:rsid w:val="001D46DB"/>
    <w:rsid w:val="001D54BB"/>
    <w:rsid w:val="001D6904"/>
    <w:rsid w:val="001E411C"/>
    <w:rsid w:val="001F7D51"/>
    <w:rsid w:val="0021794E"/>
    <w:rsid w:val="0021798A"/>
    <w:rsid w:val="002273F1"/>
    <w:rsid w:val="00231B8C"/>
    <w:rsid w:val="00234C2E"/>
    <w:rsid w:val="00235A63"/>
    <w:rsid w:val="0023734D"/>
    <w:rsid w:val="0024299C"/>
    <w:rsid w:val="00254A52"/>
    <w:rsid w:val="002717B4"/>
    <w:rsid w:val="00277E48"/>
    <w:rsid w:val="00280F27"/>
    <w:rsid w:val="00285723"/>
    <w:rsid w:val="00287993"/>
    <w:rsid w:val="00293408"/>
    <w:rsid w:val="00293D1E"/>
    <w:rsid w:val="00294A4A"/>
    <w:rsid w:val="002B0C6B"/>
    <w:rsid w:val="002B5393"/>
    <w:rsid w:val="002C639F"/>
    <w:rsid w:val="002D0073"/>
    <w:rsid w:val="002E148B"/>
    <w:rsid w:val="002E2D52"/>
    <w:rsid w:val="002E3E99"/>
    <w:rsid w:val="002E442D"/>
    <w:rsid w:val="002E601F"/>
    <w:rsid w:val="00300404"/>
    <w:rsid w:val="003004FB"/>
    <w:rsid w:val="00301959"/>
    <w:rsid w:val="00303A8A"/>
    <w:rsid w:val="003135D5"/>
    <w:rsid w:val="00323DEC"/>
    <w:rsid w:val="00326A11"/>
    <w:rsid w:val="003448FC"/>
    <w:rsid w:val="00345513"/>
    <w:rsid w:val="0037451C"/>
    <w:rsid w:val="0037788D"/>
    <w:rsid w:val="00380505"/>
    <w:rsid w:val="00381B8D"/>
    <w:rsid w:val="003843AC"/>
    <w:rsid w:val="00385452"/>
    <w:rsid w:val="0039639F"/>
    <w:rsid w:val="003A21D0"/>
    <w:rsid w:val="003A2237"/>
    <w:rsid w:val="003A3807"/>
    <w:rsid w:val="003B2077"/>
    <w:rsid w:val="003C31C8"/>
    <w:rsid w:val="003C4D50"/>
    <w:rsid w:val="003D4A97"/>
    <w:rsid w:val="003D7DE6"/>
    <w:rsid w:val="003E2DDA"/>
    <w:rsid w:val="003E6EF8"/>
    <w:rsid w:val="003F05A5"/>
    <w:rsid w:val="00401993"/>
    <w:rsid w:val="004045CA"/>
    <w:rsid w:val="004046DB"/>
    <w:rsid w:val="00404EB2"/>
    <w:rsid w:val="00407DC7"/>
    <w:rsid w:val="00415209"/>
    <w:rsid w:val="00415986"/>
    <w:rsid w:val="0042316D"/>
    <w:rsid w:val="0042471D"/>
    <w:rsid w:val="00427019"/>
    <w:rsid w:val="00431C9C"/>
    <w:rsid w:val="0043254A"/>
    <w:rsid w:val="0045300A"/>
    <w:rsid w:val="004532C8"/>
    <w:rsid w:val="0045385D"/>
    <w:rsid w:val="004624A6"/>
    <w:rsid w:val="00476207"/>
    <w:rsid w:val="0048558F"/>
    <w:rsid w:val="004A02E0"/>
    <w:rsid w:val="004A1979"/>
    <w:rsid w:val="004A5F2E"/>
    <w:rsid w:val="004A698B"/>
    <w:rsid w:val="004B3AA1"/>
    <w:rsid w:val="004B47D1"/>
    <w:rsid w:val="004C26C0"/>
    <w:rsid w:val="004C64B0"/>
    <w:rsid w:val="004D3FC8"/>
    <w:rsid w:val="004E218D"/>
    <w:rsid w:val="004F1EC5"/>
    <w:rsid w:val="00500CF4"/>
    <w:rsid w:val="00553450"/>
    <w:rsid w:val="00556F9B"/>
    <w:rsid w:val="005768DF"/>
    <w:rsid w:val="00585E54"/>
    <w:rsid w:val="00586482"/>
    <w:rsid w:val="005A6B30"/>
    <w:rsid w:val="005B7B97"/>
    <w:rsid w:val="005C0C1C"/>
    <w:rsid w:val="005E658D"/>
    <w:rsid w:val="005E6762"/>
    <w:rsid w:val="005F24B2"/>
    <w:rsid w:val="005F5EDB"/>
    <w:rsid w:val="006011FA"/>
    <w:rsid w:val="006030D6"/>
    <w:rsid w:val="00603F0C"/>
    <w:rsid w:val="0060496B"/>
    <w:rsid w:val="00615DFC"/>
    <w:rsid w:val="006177D5"/>
    <w:rsid w:val="00617D26"/>
    <w:rsid w:val="006334A9"/>
    <w:rsid w:val="006419A1"/>
    <w:rsid w:val="0064281B"/>
    <w:rsid w:val="0064465A"/>
    <w:rsid w:val="00657813"/>
    <w:rsid w:val="006665F8"/>
    <w:rsid w:val="00672099"/>
    <w:rsid w:val="00676894"/>
    <w:rsid w:val="00682336"/>
    <w:rsid w:val="00691673"/>
    <w:rsid w:val="00692737"/>
    <w:rsid w:val="006A45B2"/>
    <w:rsid w:val="006C270F"/>
    <w:rsid w:val="006D1116"/>
    <w:rsid w:val="006D4ADF"/>
    <w:rsid w:val="006E0D3B"/>
    <w:rsid w:val="006E3D02"/>
    <w:rsid w:val="006E4321"/>
    <w:rsid w:val="006F65F0"/>
    <w:rsid w:val="00702D12"/>
    <w:rsid w:val="0070513E"/>
    <w:rsid w:val="00715EE3"/>
    <w:rsid w:val="007221E7"/>
    <w:rsid w:val="00724D6A"/>
    <w:rsid w:val="007272FC"/>
    <w:rsid w:val="00745058"/>
    <w:rsid w:val="00757496"/>
    <w:rsid w:val="00770BE7"/>
    <w:rsid w:val="00780C5D"/>
    <w:rsid w:val="00790DAD"/>
    <w:rsid w:val="00790E48"/>
    <w:rsid w:val="007912AF"/>
    <w:rsid w:val="00794BC4"/>
    <w:rsid w:val="00797813"/>
    <w:rsid w:val="007A180A"/>
    <w:rsid w:val="007A76FB"/>
    <w:rsid w:val="007B3434"/>
    <w:rsid w:val="007C0907"/>
    <w:rsid w:val="007C4496"/>
    <w:rsid w:val="007C56FF"/>
    <w:rsid w:val="007C786F"/>
    <w:rsid w:val="007E1A46"/>
    <w:rsid w:val="007F0C8C"/>
    <w:rsid w:val="007F1C21"/>
    <w:rsid w:val="007F2E53"/>
    <w:rsid w:val="007F652B"/>
    <w:rsid w:val="00810096"/>
    <w:rsid w:val="00820F19"/>
    <w:rsid w:val="0082616E"/>
    <w:rsid w:val="00837DE3"/>
    <w:rsid w:val="00841FBE"/>
    <w:rsid w:val="0084462E"/>
    <w:rsid w:val="00845ED7"/>
    <w:rsid w:val="008473C1"/>
    <w:rsid w:val="0085007B"/>
    <w:rsid w:val="0085061F"/>
    <w:rsid w:val="0085417C"/>
    <w:rsid w:val="00855450"/>
    <w:rsid w:val="00857095"/>
    <w:rsid w:val="00861465"/>
    <w:rsid w:val="0086600A"/>
    <w:rsid w:val="008667F5"/>
    <w:rsid w:val="008700BA"/>
    <w:rsid w:val="008861D8"/>
    <w:rsid w:val="008923E1"/>
    <w:rsid w:val="008A7094"/>
    <w:rsid w:val="008B1F1B"/>
    <w:rsid w:val="008B2B74"/>
    <w:rsid w:val="008C486B"/>
    <w:rsid w:val="008D0CE5"/>
    <w:rsid w:val="008D5BF7"/>
    <w:rsid w:val="008D61DB"/>
    <w:rsid w:val="008E0748"/>
    <w:rsid w:val="008E25C1"/>
    <w:rsid w:val="008E69CF"/>
    <w:rsid w:val="008F4E67"/>
    <w:rsid w:val="00900284"/>
    <w:rsid w:val="0090040E"/>
    <w:rsid w:val="0090288D"/>
    <w:rsid w:val="00903CB4"/>
    <w:rsid w:val="009104D0"/>
    <w:rsid w:val="00920494"/>
    <w:rsid w:val="00944F74"/>
    <w:rsid w:val="0094649A"/>
    <w:rsid w:val="00955479"/>
    <w:rsid w:val="009566A2"/>
    <w:rsid w:val="00971786"/>
    <w:rsid w:val="00976926"/>
    <w:rsid w:val="00983B33"/>
    <w:rsid w:val="00986115"/>
    <w:rsid w:val="0099226D"/>
    <w:rsid w:val="009940EC"/>
    <w:rsid w:val="00994BFA"/>
    <w:rsid w:val="00997791"/>
    <w:rsid w:val="009A13B0"/>
    <w:rsid w:val="009A3EC1"/>
    <w:rsid w:val="009A57E7"/>
    <w:rsid w:val="009A79C2"/>
    <w:rsid w:val="009B663F"/>
    <w:rsid w:val="009C573D"/>
    <w:rsid w:val="009C74E8"/>
    <w:rsid w:val="009E4831"/>
    <w:rsid w:val="009E65A4"/>
    <w:rsid w:val="009F1217"/>
    <w:rsid w:val="009F1A71"/>
    <w:rsid w:val="009F5192"/>
    <w:rsid w:val="00A07D21"/>
    <w:rsid w:val="00A179FA"/>
    <w:rsid w:val="00A4192B"/>
    <w:rsid w:val="00A421BD"/>
    <w:rsid w:val="00A51F17"/>
    <w:rsid w:val="00A54044"/>
    <w:rsid w:val="00A550B1"/>
    <w:rsid w:val="00A76535"/>
    <w:rsid w:val="00A775C8"/>
    <w:rsid w:val="00A8249C"/>
    <w:rsid w:val="00A851F7"/>
    <w:rsid w:val="00A87E03"/>
    <w:rsid w:val="00A973D4"/>
    <w:rsid w:val="00AA02CA"/>
    <w:rsid w:val="00AA40A4"/>
    <w:rsid w:val="00AA78F2"/>
    <w:rsid w:val="00AB3B2D"/>
    <w:rsid w:val="00AC1A5B"/>
    <w:rsid w:val="00AC41F9"/>
    <w:rsid w:val="00AC5147"/>
    <w:rsid w:val="00AE3169"/>
    <w:rsid w:val="00AE5948"/>
    <w:rsid w:val="00AE623E"/>
    <w:rsid w:val="00AF20A1"/>
    <w:rsid w:val="00AF5E48"/>
    <w:rsid w:val="00AF67E5"/>
    <w:rsid w:val="00AF6AF1"/>
    <w:rsid w:val="00B0730E"/>
    <w:rsid w:val="00B118DD"/>
    <w:rsid w:val="00B37A56"/>
    <w:rsid w:val="00B46A70"/>
    <w:rsid w:val="00B54ED3"/>
    <w:rsid w:val="00B556C2"/>
    <w:rsid w:val="00B86B45"/>
    <w:rsid w:val="00B952C1"/>
    <w:rsid w:val="00B965F0"/>
    <w:rsid w:val="00BA59E2"/>
    <w:rsid w:val="00BB3BB4"/>
    <w:rsid w:val="00BC2149"/>
    <w:rsid w:val="00BD07FE"/>
    <w:rsid w:val="00BD21C8"/>
    <w:rsid w:val="00BE2363"/>
    <w:rsid w:val="00BE3936"/>
    <w:rsid w:val="00BF0B63"/>
    <w:rsid w:val="00C00767"/>
    <w:rsid w:val="00C008B3"/>
    <w:rsid w:val="00C00F6C"/>
    <w:rsid w:val="00C3032E"/>
    <w:rsid w:val="00C30B97"/>
    <w:rsid w:val="00C3605F"/>
    <w:rsid w:val="00C51DC5"/>
    <w:rsid w:val="00C56B52"/>
    <w:rsid w:val="00C57D69"/>
    <w:rsid w:val="00C677A0"/>
    <w:rsid w:val="00C7248F"/>
    <w:rsid w:val="00C72FAD"/>
    <w:rsid w:val="00C80E78"/>
    <w:rsid w:val="00C84344"/>
    <w:rsid w:val="00C85353"/>
    <w:rsid w:val="00C85B2A"/>
    <w:rsid w:val="00C85BD0"/>
    <w:rsid w:val="00C87011"/>
    <w:rsid w:val="00CA4BD5"/>
    <w:rsid w:val="00CA7553"/>
    <w:rsid w:val="00CB4627"/>
    <w:rsid w:val="00CB6531"/>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700EE"/>
    <w:rsid w:val="00D820C9"/>
    <w:rsid w:val="00D93104"/>
    <w:rsid w:val="00D939C7"/>
    <w:rsid w:val="00D95067"/>
    <w:rsid w:val="00D965C9"/>
    <w:rsid w:val="00DA099C"/>
    <w:rsid w:val="00DA1575"/>
    <w:rsid w:val="00DB0B69"/>
    <w:rsid w:val="00DB63C4"/>
    <w:rsid w:val="00DC1FEF"/>
    <w:rsid w:val="00DD0949"/>
    <w:rsid w:val="00DD3ABC"/>
    <w:rsid w:val="00DD4E2B"/>
    <w:rsid w:val="00DE4566"/>
    <w:rsid w:val="00DE6833"/>
    <w:rsid w:val="00DF021C"/>
    <w:rsid w:val="00E104F3"/>
    <w:rsid w:val="00E11277"/>
    <w:rsid w:val="00E15131"/>
    <w:rsid w:val="00E151FB"/>
    <w:rsid w:val="00E317B5"/>
    <w:rsid w:val="00E34945"/>
    <w:rsid w:val="00E405F4"/>
    <w:rsid w:val="00E446E0"/>
    <w:rsid w:val="00E44AA6"/>
    <w:rsid w:val="00E45DCB"/>
    <w:rsid w:val="00E4682C"/>
    <w:rsid w:val="00E55D7C"/>
    <w:rsid w:val="00E6060F"/>
    <w:rsid w:val="00E6602E"/>
    <w:rsid w:val="00E76FE6"/>
    <w:rsid w:val="00E83E54"/>
    <w:rsid w:val="00E84906"/>
    <w:rsid w:val="00E91D4D"/>
    <w:rsid w:val="00E95815"/>
    <w:rsid w:val="00E960BA"/>
    <w:rsid w:val="00EA3E40"/>
    <w:rsid w:val="00EB312B"/>
    <w:rsid w:val="00EC0701"/>
    <w:rsid w:val="00EC7C77"/>
    <w:rsid w:val="00ED0301"/>
    <w:rsid w:val="00EE6CDE"/>
    <w:rsid w:val="00EF7857"/>
    <w:rsid w:val="00F00347"/>
    <w:rsid w:val="00F00835"/>
    <w:rsid w:val="00F0505D"/>
    <w:rsid w:val="00F204DF"/>
    <w:rsid w:val="00F227F8"/>
    <w:rsid w:val="00F22C29"/>
    <w:rsid w:val="00F25759"/>
    <w:rsid w:val="00F33116"/>
    <w:rsid w:val="00F33AB9"/>
    <w:rsid w:val="00F421ED"/>
    <w:rsid w:val="00F43A67"/>
    <w:rsid w:val="00F45B1D"/>
    <w:rsid w:val="00F50CC5"/>
    <w:rsid w:val="00F57C08"/>
    <w:rsid w:val="00F66896"/>
    <w:rsid w:val="00F846CD"/>
    <w:rsid w:val="00F9494B"/>
    <w:rsid w:val="00FA2B3B"/>
    <w:rsid w:val="00FC1E72"/>
    <w:rsid w:val="00FC29F3"/>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909002576">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0E_Electronic_2022-04/INBOX/CCs/CC%232_2022-04-11_1300UTC" TargetMode="External"/><Relationship Id="rId13" Type="http://schemas.openxmlformats.org/officeDocument/2006/relationships/hyperlink" Target="https://www.3gpp.org/ftp/tsg_sa/WG2_Arch/TSGS2_150E_Electronic_2022-04/INBOX/CCs/CC%232_2022-04-11_1300UTC/SoH_PVS%20information%20for%20remote%20provisionning%20-%20r1.ppt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50E_Electronic_2022-04/INBOX/CCs/CC%232_2022-04-11_1300UTC/SA2%23150e%20no%20new%20KI%20r00.ppt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50E_Electronic_2022-04/INBOX/CCs/CC%232_2022-04-11_1300UTC/SA2%23150e%20CC%232%20slice%20group%26priority.ppt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sa/WG2_Arch/TSGS2_150E_Electronic_2022-04/INBOX/CCs/CC%232_2022-04-11_1300UTC/Rel_18_Solutions_with_URSP_Impact_r01.pptx" TargetMode="External"/><Relationship Id="rId4" Type="http://schemas.openxmlformats.org/officeDocument/2006/relationships/settings" Target="settings.xml"/><Relationship Id="rId9" Type="http://schemas.openxmlformats.org/officeDocument/2006/relationships/hyperlink" Target="https://www.3gpp.org/ftp/tsg_sa/WG2_Arch/TSGS2_150E_Electronic_2022-04/INBOX/CCs/CC%232_2022-04-11_1300UT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56</TotalTime>
  <Pages>16</Pages>
  <Words>5441</Words>
  <Characters>31019</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38.521-1_CR1600R1_(Rel-17)_NR_unlic-UEConTest</cp:lastModifiedBy>
  <cp:revision>3</cp:revision>
  <dcterms:created xsi:type="dcterms:W3CDTF">2022-04-13T14:17:00Z</dcterms:created>
  <dcterms:modified xsi:type="dcterms:W3CDTF">2022-04-14T11:57:00Z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